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7" w:type="dxa"/>
        <w:jc w:val="center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2"/>
        <w:gridCol w:w="4273"/>
        <w:gridCol w:w="2592"/>
      </w:tblGrid>
      <w:tr w:rsidR="003A4F00" w:rsidRPr="001D0945" w:rsidTr="008B2162">
        <w:trPr>
          <w:trHeight w:val="456"/>
          <w:jc w:val="center"/>
        </w:trPr>
        <w:tc>
          <w:tcPr>
            <w:tcW w:w="3622" w:type="dxa"/>
            <w:vMerge w:val="restart"/>
            <w:tcMar>
              <w:left w:w="0" w:type="dxa"/>
              <w:right w:w="0" w:type="dxa"/>
            </w:tcMar>
            <w:vAlign w:val="center"/>
          </w:tcPr>
          <w:p w:rsidR="003A4F00" w:rsidRPr="001D0945" w:rsidRDefault="003A4F00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>
              <w:rPr>
                <w:rFonts w:ascii="Arial" w:hAnsi="Arial" w:cs="Arial"/>
                <w:b/>
                <w:bCs/>
                <w:sz w:val="34"/>
                <w:szCs w:val="34"/>
              </w:rPr>
              <w:t>Reading Rocket</w:t>
            </w:r>
            <w:r w:rsidRPr="001D0945">
              <w:rPr>
                <w:rFonts w:ascii="Arial" w:hAnsi="Arial" w:cs="Arial"/>
                <w:b/>
                <w:bCs/>
                <w:sz w:val="34"/>
                <w:szCs w:val="34"/>
              </w:rPr>
              <w:t xml:space="preserve"> 1</w:t>
            </w:r>
          </w:p>
        </w:tc>
        <w:tc>
          <w:tcPr>
            <w:tcW w:w="4273" w:type="dxa"/>
            <w:vMerge w:val="restart"/>
            <w:tcMar>
              <w:left w:w="0" w:type="dxa"/>
              <w:right w:w="0" w:type="dxa"/>
            </w:tcMar>
            <w:vAlign w:val="center"/>
          </w:tcPr>
          <w:p w:rsidR="003A4F00" w:rsidRPr="001D0945" w:rsidRDefault="003A4F00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1D0945">
              <w:rPr>
                <w:rFonts w:ascii="Arial" w:hAnsi="Arial" w:cs="Arial"/>
                <w:b/>
                <w:bCs/>
                <w:sz w:val="34"/>
                <w:szCs w:val="34"/>
              </w:rPr>
              <w:t>Midterm Exam</w:t>
            </w:r>
          </w:p>
          <w:p w:rsidR="003A4F00" w:rsidRPr="001D0945" w:rsidRDefault="003A4F00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1D0945">
              <w:rPr>
                <w:rFonts w:ascii="Arial" w:hAnsi="Arial" w:cs="Arial"/>
                <w:sz w:val="22"/>
              </w:rPr>
              <w:t>(Units 1~10)</w:t>
            </w:r>
          </w:p>
        </w:tc>
        <w:tc>
          <w:tcPr>
            <w:tcW w:w="2592" w:type="dxa"/>
            <w:tcMar>
              <w:left w:w="0" w:type="dxa"/>
              <w:right w:w="0" w:type="dxa"/>
            </w:tcMar>
            <w:vAlign w:val="center"/>
          </w:tcPr>
          <w:p w:rsidR="003A4F00" w:rsidRPr="001D0945" w:rsidRDefault="003A4F00" w:rsidP="003D4BDE">
            <w:pPr>
              <w:pStyle w:val="Header"/>
              <w:spacing w:line="276" w:lineRule="auto"/>
              <w:ind w:firstLine="90"/>
              <w:jc w:val="left"/>
              <w:rPr>
                <w:rFonts w:ascii="Arial" w:hAnsi="Arial" w:cs="Arial"/>
                <w:b/>
                <w:bCs/>
              </w:rPr>
            </w:pPr>
            <w:r w:rsidRPr="001D0945">
              <w:rPr>
                <w:rFonts w:ascii="Arial" w:hAnsi="Arial" w:cs="Arial"/>
                <w:b/>
                <w:bCs/>
                <w:sz w:val="22"/>
              </w:rPr>
              <w:t xml:space="preserve">Name :  </w:t>
            </w:r>
          </w:p>
        </w:tc>
      </w:tr>
      <w:tr w:rsidR="003A4F00" w:rsidRPr="001D0945" w:rsidTr="008B2162">
        <w:trPr>
          <w:trHeight w:val="457"/>
          <w:jc w:val="center"/>
        </w:trPr>
        <w:tc>
          <w:tcPr>
            <w:tcW w:w="3622" w:type="dxa"/>
            <w:vMerge/>
            <w:tcMar>
              <w:left w:w="0" w:type="dxa"/>
              <w:right w:w="0" w:type="dxa"/>
            </w:tcMar>
            <w:vAlign w:val="center"/>
          </w:tcPr>
          <w:p w:rsidR="003A4F00" w:rsidRPr="001D0945" w:rsidRDefault="003A4F00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73" w:type="dxa"/>
            <w:vMerge/>
            <w:tcMar>
              <w:left w:w="0" w:type="dxa"/>
              <w:right w:w="0" w:type="dxa"/>
            </w:tcMar>
            <w:vAlign w:val="center"/>
          </w:tcPr>
          <w:p w:rsidR="003A4F00" w:rsidRPr="001D0945" w:rsidRDefault="003A4F00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</w:p>
        </w:tc>
        <w:tc>
          <w:tcPr>
            <w:tcW w:w="2592" w:type="dxa"/>
            <w:tcMar>
              <w:left w:w="0" w:type="dxa"/>
              <w:right w:w="0" w:type="dxa"/>
            </w:tcMar>
            <w:vAlign w:val="center"/>
          </w:tcPr>
          <w:p w:rsidR="003A4F00" w:rsidRPr="001D0945" w:rsidRDefault="003A4F00" w:rsidP="003D4BDE">
            <w:pPr>
              <w:pStyle w:val="Header"/>
              <w:spacing w:line="276" w:lineRule="auto"/>
              <w:ind w:firstLine="110"/>
              <w:jc w:val="left"/>
              <w:rPr>
                <w:rFonts w:ascii="Arial" w:hAnsi="Arial" w:cs="Arial"/>
                <w:b/>
                <w:bCs/>
              </w:rPr>
            </w:pPr>
            <w:r w:rsidRPr="001D0945">
              <w:rPr>
                <w:rFonts w:ascii="Arial" w:hAnsi="Arial" w:cs="Arial"/>
                <w:b/>
                <w:bCs/>
                <w:sz w:val="22"/>
              </w:rPr>
              <w:t>Score :        / 100</w:t>
            </w:r>
          </w:p>
        </w:tc>
      </w:tr>
    </w:tbl>
    <w:p w:rsidR="003A4F00" w:rsidRDefault="003A4F00">
      <w:pPr>
        <w:rPr>
          <w:rFonts w:ascii="Arial" w:hAnsi="Arial" w:cs="Arial"/>
        </w:rPr>
      </w:pPr>
    </w:p>
    <w:p w:rsidR="003A4F00" w:rsidRDefault="003A4F00" w:rsidP="001D0945">
      <w:pPr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</w:t>
      </w:r>
      <w:r>
        <w:rPr>
          <w:rFonts w:ascii="Arial" w:hAnsi="Arial" w:cs="Arial"/>
          <w:b/>
          <w:sz w:val="24"/>
          <w:szCs w:val="24"/>
        </w:rPr>
        <w:t>Match the word with its meaning</w:t>
      </w:r>
      <w:r w:rsidRPr="001D0945">
        <w:rPr>
          <w:rFonts w:ascii="Arial" w:hAnsi="Arial" w:cs="Arial"/>
          <w:b/>
          <w:sz w:val="24"/>
          <w:szCs w:val="24"/>
        </w:rPr>
        <w:t>. (2 points)</w:t>
      </w:r>
    </w:p>
    <w:p w:rsidR="003A4F00" w:rsidRPr="001D0945" w:rsidRDefault="003A4F00" w:rsidP="001D0945">
      <w:pPr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rPr>
          <w:rFonts w:ascii="Arial" w:hAnsi="Arial" w:cs="Arial"/>
          <w:sz w:val="24"/>
          <w:szCs w:val="24"/>
        </w:rPr>
      </w:pPr>
    </w:p>
    <w:tbl>
      <w:tblPr>
        <w:tblW w:w="10712" w:type="dxa"/>
        <w:tblLook w:val="00A0"/>
      </w:tblPr>
      <w:tblGrid>
        <w:gridCol w:w="534"/>
        <w:gridCol w:w="2976"/>
        <w:gridCol w:w="1701"/>
        <w:gridCol w:w="5501"/>
      </w:tblGrid>
      <w:tr w:rsidR="003A4F00" w:rsidTr="004C01F6">
        <w:trPr>
          <w:trHeight w:val="699"/>
        </w:trPr>
        <w:tc>
          <w:tcPr>
            <w:tcW w:w="534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976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continue</w:t>
            </w:r>
          </w:p>
        </w:tc>
        <w:tc>
          <w:tcPr>
            <w:tcW w:w="1701" w:type="dxa"/>
            <w:vAlign w:val="center"/>
          </w:tcPr>
          <w:p w:rsidR="003A4F00" w:rsidRPr="004C01F6" w:rsidRDefault="003A4F00" w:rsidP="004C01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group id="_x0000_s1029" style="position:absolute;left:0;text-align:left;margin-left:-1.2pt;margin-top:4.55pt;width:75.55pt;height:7.45pt;z-index:251653632;mso-position-horizontal-relative:text;mso-position-vertical-relative:text" coordorigin="4224,4077" coordsize="1511,149">
                  <v:oval id="_x0000_s1030" style="position:absolute;left:4224;top:4077;width:143;height:143" fillcolor="red" strokecolor="red"/>
                  <v:oval id="_x0000_s1031" style="position:absolute;left:5592;top:4083;width:143;height:143" fillcolor="red" strokecolor="red"/>
                </v:group>
              </w:pict>
            </w:r>
          </w:p>
        </w:tc>
        <w:tc>
          <w:tcPr>
            <w:tcW w:w="5501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skill</w:t>
            </w:r>
          </w:p>
        </w:tc>
      </w:tr>
      <w:tr w:rsidR="003A4F00" w:rsidTr="004C01F6">
        <w:trPr>
          <w:trHeight w:val="699"/>
        </w:trPr>
        <w:tc>
          <w:tcPr>
            <w:tcW w:w="534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976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ability</w:t>
            </w:r>
          </w:p>
        </w:tc>
        <w:tc>
          <w:tcPr>
            <w:tcW w:w="1701" w:type="dxa"/>
            <w:vAlign w:val="center"/>
          </w:tcPr>
          <w:p w:rsidR="003A4F00" w:rsidRPr="004C01F6" w:rsidRDefault="003A4F00" w:rsidP="004C01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group id="_x0000_s1032" style="position:absolute;left:0;text-align:left;margin-left:-1pt;margin-top:5.1pt;width:75.55pt;height:7.45pt;z-index:251654656;mso-position-horizontal-relative:text;mso-position-vertical-relative:text" coordorigin="4224,4077" coordsize="1511,149">
                  <v:oval id="_x0000_s1033" style="position:absolute;left:4224;top:4077;width:143;height:143" fillcolor="red" strokecolor="red"/>
                  <v:oval id="_x0000_s1034" style="position:absolute;left:5592;top:4083;width:143;height:143" fillcolor="red" strokecolor="red"/>
                </v:group>
              </w:pict>
            </w:r>
          </w:p>
        </w:tc>
        <w:tc>
          <w:tcPr>
            <w:tcW w:w="5501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to not remember something</w:t>
            </w:r>
          </w:p>
        </w:tc>
      </w:tr>
      <w:tr w:rsidR="003A4F00" w:rsidTr="004C01F6">
        <w:trPr>
          <w:trHeight w:val="699"/>
        </w:trPr>
        <w:tc>
          <w:tcPr>
            <w:tcW w:w="534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976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geography</w:t>
            </w:r>
          </w:p>
        </w:tc>
        <w:tc>
          <w:tcPr>
            <w:tcW w:w="1701" w:type="dxa"/>
            <w:vAlign w:val="center"/>
          </w:tcPr>
          <w:p w:rsidR="003A4F00" w:rsidRPr="004C01F6" w:rsidRDefault="003A4F00" w:rsidP="004C01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group id="_x0000_s1035" style="position:absolute;left:0;text-align:left;margin-left:-.9pt;margin-top:4.75pt;width:75.55pt;height:7.45pt;z-index:251655680;mso-position-horizontal-relative:text;mso-position-vertical-relative:text" coordorigin="4224,4077" coordsize="1511,149">
                  <v:oval id="_x0000_s1036" style="position:absolute;left:4224;top:4077;width:143;height:143" fillcolor="red" strokecolor="red"/>
                  <v:oval id="_x0000_s1037" style="position:absolute;left:5592;top:4083;width:143;height:143" fillcolor="red" strokecolor="red"/>
                </v:group>
              </w:pict>
            </w:r>
          </w:p>
        </w:tc>
        <w:tc>
          <w:tcPr>
            <w:tcW w:w="5501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very strange</w:t>
            </w:r>
          </w:p>
        </w:tc>
      </w:tr>
      <w:tr w:rsidR="003A4F00" w:rsidTr="004C01F6">
        <w:trPr>
          <w:trHeight w:val="666"/>
        </w:trPr>
        <w:tc>
          <w:tcPr>
            <w:tcW w:w="534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976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forget</w:t>
            </w:r>
          </w:p>
        </w:tc>
        <w:tc>
          <w:tcPr>
            <w:tcW w:w="1701" w:type="dxa"/>
            <w:vAlign w:val="center"/>
          </w:tcPr>
          <w:p w:rsidR="003A4F00" w:rsidRPr="004C01F6" w:rsidRDefault="003A4F00" w:rsidP="004C01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group id="_x0000_s1038" style="position:absolute;left:0;text-align:left;margin-left:-.8pt;margin-top:4.95pt;width:75.55pt;height:7.45pt;z-index:251656704;mso-position-horizontal-relative:text;mso-position-vertical-relative:text" coordorigin="4224,4077" coordsize="1511,149">
                  <v:oval id="_x0000_s1039" style="position:absolute;left:4224;top:4077;width:143;height:143" fillcolor="red" strokecolor="red"/>
                  <v:oval id="_x0000_s1040" style="position:absolute;left:5592;top:4083;width:143;height:143" fillcolor="red" strokecolor="red"/>
                </v:group>
              </w:pict>
            </w:r>
          </w:p>
        </w:tc>
        <w:tc>
          <w:tcPr>
            <w:tcW w:w="5501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to keep doing something</w:t>
            </w:r>
          </w:p>
        </w:tc>
      </w:tr>
      <w:tr w:rsidR="003A4F00" w:rsidTr="004C01F6">
        <w:trPr>
          <w:trHeight w:val="699"/>
        </w:trPr>
        <w:tc>
          <w:tcPr>
            <w:tcW w:w="534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976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weird</w:t>
            </w:r>
          </w:p>
        </w:tc>
        <w:tc>
          <w:tcPr>
            <w:tcW w:w="1701" w:type="dxa"/>
            <w:vAlign w:val="center"/>
          </w:tcPr>
          <w:p w:rsidR="003A4F00" w:rsidRPr="004C01F6" w:rsidRDefault="003A4F00" w:rsidP="004C01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group id="_x0000_s1041" style="position:absolute;left:0;text-align:left;margin-left:-1pt;margin-top:4.4pt;width:75.55pt;height:7.45pt;z-index:251657728;mso-position-horizontal-relative:text;mso-position-vertical-relative:text" coordorigin="4224,4077" coordsize="1511,149">
                  <v:oval id="_x0000_s1042" style="position:absolute;left:4224;top:4077;width:143;height:143" fillcolor="red" strokecolor="red"/>
                  <v:oval id="_x0000_s1043" style="position:absolute;left:5592;top:4083;width:143;height:143" fillcolor="red" strokecolor="red"/>
                </v:group>
              </w:pict>
            </w:r>
          </w:p>
        </w:tc>
        <w:tc>
          <w:tcPr>
            <w:tcW w:w="5501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the study of the earth and its countries</w:t>
            </w:r>
          </w:p>
        </w:tc>
      </w:tr>
    </w:tbl>
    <w:p w:rsidR="003A4F00" w:rsidRPr="001D0945" w:rsidRDefault="003A4F00" w:rsidP="001D0945">
      <w:pPr>
        <w:spacing w:line="276" w:lineRule="auto"/>
        <w:rPr>
          <w:rFonts w:ascii="Arial" w:hAnsi="Arial" w:cs="Arial"/>
          <w:sz w:val="24"/>
          <w:szCs w:val="24"/>
        </w:rPr>
      </w:pPr>
    </w:p>
    <w:p w:rsidR="003A4F00" w:rsidRDefault="003A4F00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3A4F00" w:rsidRDefault="003A4F00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3A4F00" w:rsidRDefault="003A4F00" w:rsidP="00455395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■ Write the word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D0945">
        <w:rPr>
          <w:rFonts w:ascii="Arial" w:hAnsi="Arial" w:cs="Arial"/>
          <w:b/>
          <w:sz w:val="24"/>
          <w:szCs w:val="24"/>
        </w:rPr>
        <w:t>from the box that best completes each sentence. (2 points)</w:t>
      </w:r>
    </w:p>
    <w:p w:rsidR="003A4F00" w:rsidRDefault="003A4F00" w:rsidP="00455395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44" style="position:absolute;left:0;text-align:left;margin-left:10.2pt;margin-top:10.9pt;width:463.4pt;height:41.85pt;z-index:251648512" arcsize="10923f" filled="f" strokeweight="1pt">
            <v:shadow color="#868686"/>
            <v:textbox style="mso-next-textbox:#_x0000_s1044">
              <w:txbxContent>
                <w:p w:rsidR="003A4F00" w:rsidRPr="0016782A" w:rsidRDefault="003A4F00" w:rsidP="00455395">
                  <w:pPr>
                    <w:ind w:firstLineChars="200" w:firstLine="320"/>
                    <w:rPr>
                      <w:rFonts w:ascii="Arial" w:hAnsi="Arial" w:cs="Arial"/>
                      <w:sz w:val="16"/>
                      <w:szCs w:val="24"/>
                    </w:rPr>
                  </w:pPr>
                </w:p>
                <w:p w:rsidR="003A4F00" w:rsidRPr="00D95E02" w:rsidRDefault="003A4F00" w:rsidP="00455395">
                  <w:pPr>
                    <w:spacing w:line="480" w:lineRule="auto"/>
                    <w:ind w:firstLineChars="200" w:firstLine="48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created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 overseas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   collect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   pinches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    chemical</w:t>
                  </w:r>
                </w:p>
              </w:txbxContent>
            </v:textbox>
          </v:roundrect>
        </w:pict>
      </w:r>
    </w:p>
    <w:p w:rsidR="003A4F00" w:rsidRDefault="003A4F00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3A4F00" w:rsidRDefault="003A4F00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3A4F00" w:rsidRPr="001D0945" w:rsidRDefault="003A4F00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6. </w:t>
      </w:r>
      <w:r>
        <w:rPr>
          <w:rFonts w:ascii="Arial" w:hAnsi="Arial" w:cs="Arial"/>
          <w:sz w:val="24"/>
          <w:szCs w:val="24"/>
        </w:rPr>
        <w:t>The cars are sold both at home and _________________________.</w:t>
      </w:r>
    </w:p>
    <w:p w:rsidR="003A4F00" w:rsidRPr="001D0945" w:rsidRDefault="003A4F00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3A4F00" w:rsidRPr="001D0945" w:rsidRDefault="003A4F00" w:rsidP="002C02DF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7. My hobby is to ___________________ comic books. </w:t>
      </w: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8. </w:t>
      </w:r>
      <w:r>
        <w:rPr>
          <w:rFonts w:ascii="Arial" w:hAnsi="Arial" w:cs="Arial"/>
          <w:sz w:val="24"/>
          <w:szCs w:val="24"/>
        </w:rPr>
        <w:t>There is a _________________________ lab in the school.</w:t>
      </w: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9. </w:t>
      </w:r>
      <w:r>
        <w:rPr>
          <w:rFonts w:ascii="Arial" w:hAnsi="Arial" w:cs="Arial"/>
          <w:sz w:val="24"/>
          <w:szCs w:val="24"/>
        </w:rPr>
        <w:t>The scientists disagree about how the universe was</w:t>
      </w:r>
      <w:r w:rsidRPr="00D95E02">
        <w:rPr>
          <w:rFonts w:ascii="Arial" w:hAnsi="Arial" w:cs="Arial"/>
          <w:sz w:val="24"/>
          <w:szCs w:val="24"/>
        </w:rPr>
        <w:t xml:space="preserve"> _______________________.</w:t>
      </w: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10. </w:t>
      </w:r>
      <w:r>
        <w:rPr>
          <w:rFonts w:ascii="Arial" w:hAnsi="Arial" w:cs="Arial"/>
          <w:sz w:val="24"/>
          <w:szCs w:val="24"/>
        </w:rPr>
        <w:t>My sister always _________________________ me and it hurts.</w:t>
      </w: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530B02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  <w:sectPr w:rsidR="003A4F00" w:rsidRPr="00530B02" w:rsidSect="003D4BDE">
          <w:headerReference w:type="default" r:id="rId7"/>
          <w:footerReference w:type="default" r:id="rId8"/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</w:t>
      </w:r>
      <w:r>
        <w:rPr>
          <w:rFonts w:ascii="Arial" w:hAnsi="Arial" w:cs="Arial"/>
          <w:b/>
          <w:sz w:val="24"/>
          <w:szCs w:val="24"/>
        </w:rPr>
        <w:t>Complete the diagram after reading the story</w:t>
      </w:r>
      <w:r w:rsidRPr="001D0945">
        <w:rPr>
          <w:rFonts w:ascii="Arial" w:hAnsi="Arial" w:cs="Arial"/>
          <w:b/>
          <w:sz w:val="24"/>
          <w:szCs w:val="24"/>
        </w:rPr>
        <w:t>. (4points)</w:t>
      </w: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2C02DF">
      <w:pPr>
        <w:tabs>
          <w:tab w:val="left" w:pos="720"/>
        </w:tabs>
        <w:wordWrap/>
        <w:adjustRightInd w:val="0"/>
        <w:spacing w:line="276" w:lineRule="auto"/>
        <w:ind w:right="18" w:firstLineChars="100" w:firstLine="23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(Questions 11-15</w:t>
      </w:r>
      <w:r w:rsidRPr="001D0945">
        <w:rPr>
          <w:rFonts w:ascii="Arial" w:hAnsi="Arial" w:cs="Arial"/>
          <w:b/>
          <w:sz w:val="24"/>
          <w:szCs w:val="24"/>
        </w:rPr>
        <w:t>)</w:t>
      </w: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45" style="position:absolute;margin-left:11.15pt;margin-top:4.3pt;width:450.85pt;height:359.65pt;z-index:251668992" arcsize="5237f" filled="f" strokeweight="1pt">
            <v:shadow color="#868686"/>
            <v:textbox style="mso-next-textbox:#_x0000_s1045">
              <w:txbxContent>
                <w:p w:rsidR="003A4F00" w:rsidRDefault="003A4F00" w:rsidP="00841C0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Last Saturday, Brian was busy in the backyard. </w:t>
                  </w:r>
                </w:p>
                <w:p w:rsidR="003A4F00" w:rsidRDefault="003A4F00" w:rsidP="00841C09">
                  <w:pPr>
                    <w:ind w:firstLineChars="150" w:firstLine="36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“What are you doing, Brian?” Lucy asked. She was </w:t>
                  </w:r>
                  <w:r w:rsidRPr="00841C09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>curious</w:t>
                  </w: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. </w:t>
                  </w:r>
                </w:p>
                <w:p w:rsidR="003A4F00" w:rsidRDefault="003A4F00" w:rsidP="00841C09">
                  <w:pPr>
                    <w:ind w:firstLineChars="150" w:firstLine="36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“I’m making some signs to help the squirrels,” Brian said. </w:t>
                  </w:r>
                </w:p>
                <w:p w:rsidR="003A4F00" w:rsidRDefault="003A4F00" w:rsidP="00841C09">
                  <w:pPr>
                    <w:ind w:firstLineChars="150" w:firstLine="36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“Huh?” “How can signs help squirrels?” Lucy replied. </w:t>
                  </w:r>
                </w:p>
                <w:p w:rsidR="003A4F00" w:rsidRDefault="003A4F00" w:rsidP="00841C09">
                  <w:pPr>
                    <w:ind w:firstLineChars="150" w:firstLine="36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“People are collecting all the </w:t>
                  </w:r>
                  <w:r w:rsidRPr="00841C09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>acorn</w:t>
                  </w: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 in the forest,” said Brian, “They </w:t>
                  </w:r>
                  <w:r w:rsidRPr="00841C09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forget </w:t>
                  </w: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that the squirrels need the acorns over winter. These signs will tell people not to </w:t>
                  </w:r>
                  <w:r w:rsidRPr="00841C09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collect </w:t>
                  </w: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all the acorns.” </w:t>
                  </w:r>
                </w:p>
                <w:p w:rsidR="003A4F00" w:rsidRDefault="003A4F00" w:rsidP="00841C09">
                  <w:pPr>
                    <w:ind w:firstLineChars="150" w:firstLine="36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“Ohhh,” said Lucy. “That’s a good idea, can I help?” </w:t>
                  </w:r>
                </w:p>
                <w:p w:rsidR="003A4F00" w:rsidRDefault="003A4F00" w:rsidP="00841C09">
                  <w:pPr>
                    <w:ind w:firstLineChars="150" w:firstLine="36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“Sure,” said Brian. “You can work on this sign.” </w:t>
                  </w:r>
                </w:p>
                <w:p w:rsidR="003A4F00" w:rsidRDefault="003A4F00" w:rsidP="00841C0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A4F00" w:rsidRDefault="003A4F00" w:rsidP="00841C0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Lucy read the sign. “SQUIRRELS LIKE ACORNS TOO. PLEASE DON’T MAKE THE SQUIRRELS HUNGRY THIS WINTER,” it said. </w:t>
                  </w:r>
                </w:p>
                <w:p w:rsidR="003A4F00" w:rsidRDefault="003A4F00" w:rsidP="00841C0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A4F00" w:rsidRDefault="003A4F00" w:rsidP="00841C0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Lucy painted the </w:t>
                  </w:r>
                  <w:r w:rsidRPr="00841C09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background </w:t>
                  </w: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white and the letters in red. </w:t>
                  </w:r>
                </w:p>
                <w:p w:rsidR="003A4F00" w:rsidRDefault="003A4F00" w:rsidP="00841C09">
                  <w:pPr>
                    <w:ind w:firstLineChars="150" w:firstLine="36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“Now, let’s go and put </w:t>
                  </w:r>
                  <w:r w:rsidRPr="00841C09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them </w:t>
                  </w: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in the forest,” said Brian. </w:t>
                  </w:r>
                </w:p>
                <w:p w:rsidR="003A4F00" w:rsidRPr="00841C09" w:rsidRDefault="003A4F00" w:rsidP="00841C09">
                  <w:pPr>
                    <w:ind w:firstLineChars="150" w:firstLine="360"/>
                    <w:rPr>
                      <w:sz w:val="24"/>
                      <w:szCs w:val="24"/>
                    </w:rPr>
                  </w:pP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“Yeah!” said Lucy. “No </w:t>
                  </w:r>
                  <w:r w:rsidRPr="00841C09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more </w:t>
                  </w:r>
                  <w:r w:rsidRPr="00841C09">
                    <w:rPr>
                      <w:rFonts w:cs="Arial"/>
                      <w:kern w:val="0"/>
                      <w:sz w:val="24"/>
                      <w:szCs w:val="24"/>
                    </w:rPr>
                    <w:t>hungry squirrels!”</w:t>
                  </w:r>
                </w:p>
              </w:txbxContent>
            </v:textbox>
          </v:roundrect>
        </w:pict>
      </w: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8146"/>
      </w:tblGrid>
      <w:tr w:rsidR="003A4F00" w:rsidTr="004C01F6">
        <w:tc>
          <w:tcPr>
            <w:tcW w:w="2518" w:type="dxa"/>
            <w:vAlign w:val="center"/>
          </w:tcPr>
          <w:p w:rsidR="003A4F00" w:rsidRPr="004C01F6" w:rsidRDefault="003A4F00" w:rsidP="004C01F6">
            <w:pPr>
              <w:tabs>
                <w:tab w:val="left" w:pos="720"/>
              </w:tabs>
              <w:wordWrap/>
              <w:adjustRightInd w:val="0"/>
              <w:spacing w:line="276" w:lineRule="auto"/>
              <w:ind w:right="18"/>
              <w:rPr>
                <w:rFonts w:ascii="Arial" w:hAnsi="Arial" w:cs="Arial"/>
                <w:b/>
                <w:sz w:val="24"/>
                <w:szCs w:val="24"/>
              </w:rPr>
            </w:pPr>
            <w:r w:rsidRPr="004C01F6">
              <w:rPr>
                <w:rFonts w:ascii="Arial" w:hAnsi="Arial" w:cs="Arial"/>
                <w:b/>
                <w:sz w:val="24"/>
                <w:szCs w:val="24"/>
              </w:rPr>
              <w:t>Problem</w:t>
            </w:r>
          </w:p>
        </w:tc>
        <w:tc>
          <w:tcPr>
            <w:tcW w:w="8146" w:type="dxa"/>
          </w:tcPr>
          <w:p w:rsidR="003A4F00" w:rsidRPr="004C01F6" w:rsidRDefault="003A4F00" w:rsidP="004C01F6">
            <w:pPr>
              <w:pStyle w:val="ListParagraph"/>
              <w:ind w:left="576"/>
              <w:rPr>
                <w:rFonts w:ascii="Arial" w:hAnsi="Arial" w:cs="Arial"/>
                <w:sz w:val="24"/>
                <w:szCs w:val="24"/>
              </w:rPr>
            </w:pPr>
          </w:p>
          <w:p w:rsidR="003A4F00" w:rsidRPr="004C01F6" w:rsidRDefault="003A4F00" w:rsidP="004C01F6">
            <w:pPr>
              <w:pStyle w:val="ListParagraph"/>
              <w:numPr>
                <w:ilvl w:val="0"/>
                <w:numId w:val="2"/>
              </w:numPr>
              <w:spacing w:line="480" w:lineRule="auto"/>
              <w:ind w:leftChars="84" w:left="576" w:hangingChars="170" w:hanging="408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People are _________________ all the acorns.</w:t>
            </w:r>
          </w:p>
          <w:p w:rsidR="003A4F00" w:rsidRPr="004C01F6" w:rsidRDefault="003A4F00" w:rsidP="004C01F6">
            <w:pPr>
              <w:pStyle w:val="ListParagraph"/>
              <w:numPr>
                <w:ilvl w:val="0"/>
                <w:numId w:val="2"/>
              </w:numPr>
              <w:spacing w:line="480" w:lineRule="auto"/>
              <w:ind w:leftChars="84" w:left="576" w:hangingChars="170" w:hanging="408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 xml:space="preserve">People _________________ that the squirrels need the acorns over winter. </w:t>
            </w:r>
          </w:p>
        </w:tc>
      </w:tr>
      <w:tr w:rsidR="003A4F00" w:rsidTr="004C01F6">
        <w:tc>
          <w:tcPr>
            <w:tcW w:w="2518" w:type="dxa"/>
            <w:vAlign w:val="center"/>
          </w:tcPr>
          <w:p w:rsidR="003A4F00" w:rsidRPr="004C01F6" w:rsidRDefault="003A4F00" w:rsidP="004C01F6">
            <w:pPr>
              <w:tabs>
                <w:tab w:val="left" w:pos="720"/>
              </w:tabs>
              <w:wordWrap/>
              <w:adjustRightInd w:val="0"/>
              <w:spacing w:line="276" w:lineRule="auto"/>
              <w:ind w:right="18"/>
              <w:rPr>
                <w:rFonts w:ascii="Arial" w:hAnsi="Arial" w:cs="Arial"/>
                <w:b/>
                <w:sz w:val="24"/>
                <w:szCs w:val="24"/>
              </w:rPr>
            </w:pPr>
            <w:r w:rsidRPr="004C01F6">
              <w:rPr>
                <w:rFonts w:ascii="Arial" w:hAnsi="Arial" w:cs="Arial"/>
                <w:b/>
                <w:sz w:val="24"/>
                <w:szCs w:val="24"/>
              </w:rPr>
              <w:t>Solution</w:t>
            </w:r>
          </w:p>
        </w:tc>
        <w:tc>
          <w:tcPr>
            <w:tcW w:w="8146" w:type="dxa"/>
          </w:tcPr>
          <w:p w:rsidR="003A4F00" w:rsidRPr="004C01F6" w:rsidRDefault="003A4F00" w:rsidP="004C01F6">
            <w:pPr>
              <w:pStyle w:val="ListParagraph"/>
              <w:ind w:left="590"/>
              <w:rPr>
                <w:rFonts w:ascii="Arial" w:hAnsi="Arial" w:cs="Arial"/>
                <w:sz w:val="24"/>
                <w:szCs w:val="24"/>
              </w:rPr>
            </w:pPr>
          </w:p>
          <w:p w:rsidR="003A4F00" w:rsidRPr="004C01F6" w:rsidRDefault="003A4F00" w:rsidP="004C01F6">
            <w:pPr>
              <w:pStyle w:val="ListParagraph"/>
              <w:numPr>
                <w:ilvl w:val="0"/>
                <w:numId w:val="2"/>
              </w:numPr>
              <w:spacing w:line="480" w:lineRule="auto"/>
              <w:ind w:leftChars="92" w:left="590" w:hangingChars="169" w:hanging="406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 xml:space="preserve">Make ____________ that </w:t>
            </w:r>
            <w:r>
              <w:rPr>
                <w:rFonts w:ascii="Arial" w:hAnsi="Arial" w:cs="Arial"/>
                <w:sz w:val="24"/>
                <w:szCs w:val="24"/>
              </w:rPr>
              <w:t>tell</w:t>
            </w:r>
            <w:r w:rsidRPr="004C01F6">
              <w:rPr>
                <w:rFonts w:ascii="Arial" w:hAnsi="Arial" w:cs="Arial"/>
                <w:sz w:val="24"/>
                <w:szCs w:val="24"/>
              </w:rPr>
              <w:t xml:space="preserve"> people not to collect all the acorns.</w:t>
            </w:r>
          </w:p>
          <w:p w:rsidR="003A4F00" w:rsidRPr="004C01F6" w:rsidRDefault="003A4F00" w:rsidP="004C01F6">
            <w:pPr>
              <w:pStyle w:val="ListParagraph"/>
              <w:numPr>
                <w:ilvl w:val="0"/>
                <w:numId w:val="2"/>
              </w:numPr>
              <w:spacing w:line="480" w:lineRule="auto"/>
              <w:ind w:leftChars="92" w:left="590" w:hangingChars="169" w:hanging="406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Lucy and Brian put them in the _________________.</w:t>
            </w:r>
          </w:p>
        </w:tc>
      </w:tr>
      <w:tr w:rsidR="003A4F00" w:rsidTr="004C01F6">
        <w:tc>
          <w:tcPr>
            <w:tcW w:w="2518" w:type="dxa"/>
            <w:vAlign w:val="center"/>
          </w:tcPr>
          <w:p w:rsidR="003A4F00" w:rsidRPr="004C01F6" w:rsidRDefault="003A4F00" w:rsidP="004C01F6">
            <w:pPr>
              <w:tabs>
                <w:tab w:val="left" w:pos="720"/>
              </w:tabs>
              <w:wordWrap/>
              <w:adjustRightInd w:val="0"/>
              <w:spacing w:line="276" w:lineRule="auto"/>
              <w:ind w:right="18"/>
              <w:rPr>
                <w:rFonts w:ascii="Arial" w:hAnsi="Arial" w:cs="Arial"/>
                <w:b/>
                <w:sz w:val="24"/>
                <w:szCs w:val="24"/>
              </w:rPr>
            </w:pPr>
            <w:r w:rsidRPr="004C01F6">
              <w:rPr>
                <w:rFonts w:ascii="Arial" w:hAnsi="Arial" w:cs="Arial"/>
                <w:b/>
                <w:sz w:val="24"/>
                <w:szCs w:val="24"/>
              </w:rPr>
              <w:t>What will happen?</w:t>
            </w:r>
          </w:p>
        </w:tc>
        <w:tc>
          <w:tcPr>
            <w:tcW w:w="8146" w:type="dxa"/>
          </w:tcPr>
          <w:p w:rsidR="003A4F00" w:rsidRPr="004C01F6" w:rsidRDefault="003A4F00" w:rsidP="004C01F6">
            <w:pPr>
              <w:pStyle w:val="ListParagraph"/>
              <w:ind w:left="575"/>
              <w:rPr>
                <w:rFonts w:ascii="Arial" w:hAnsi="Arial" w:cs="Arial"/>
                <w:sz w:val="24"/>
                <w:szCs w:val="24"/>
              </w:rPr>
            </w:pPr>
          </w:p>
          <w:p w:rsidR="003A4F00" w:rsidRPr="004C01F6" w:rsidRDefault="003A4F00" w:rsidP="004C01F6">
            <w:pPr>
              <w:pStyle w:val="ListParagraph"/>
              <w:numPr>
                <w:ilvl w:val="0"/>
                <w:numId w:val="2"/>
              </w:numPr>
              <w:spacing w:line="480" w:lineRule="auto"/>
              <w:ind w:leftChars="92" w:left="575" w:hangingChars="163" w:hanging="391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No ___________ hungry squirrels!</w:t>
            </w:r>
          </w:p>
        </w:tc>
      </w:tr>
    </w:tbl>
    <w:p w:rsidR="003A4F00" w:rsidRPr="00841C09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CB2D46">
      <w:pPr>
        <w:rPr>
          <w:rFonts w:ascii="Arial" w:hAnsi="Arial" w:cs="Arial"/>
          <w:sz w:val="24"/>
          <w:szCs w:val="24"/>
        </w:rPr>
      </w:pPr>
    </w:p>
    <w:p w:rsidR="003A4F00" w:rsidRDefault="003A4F00" w:rsidP="00CB2D46">
      <w:pPr>
        <w:rPr>
          <w:rFonts w:ascii="Arial" w:hAnsi="Arial" w:cs="Arial"/>
          <w:sz w:val="24"/>
          <w:szCs w:val="24"/>
        </w:rPr>
      </w:pPr>
    </w:p>
    <w:p w:rsidR="003A4F00" w:rsidRDefault="003A4F00" w:rsidP="00CB2D46">
      <w:pPr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Read and </w:t>
      </w:r>
      <w:r>
        <w:rPr>
          <w:rFonts w:ascii="Arial" w:hAnsi="Arial" w:cs="Arial"/>
          <w:b/>
          <w:sz w:val="24"/>
          <w:szCs w:val="24"/>
        </w:rPr>
        <w:t>choose the answers</w:t>
      </w:r>
      <w:r w:rsidRPr="001D0945">
        <w:rPr>
          <w:rFonts w:ascii="Arial" w:hAnsi="Arial" w:cs="Arial"/>
          <w:b/>
          <w:sz w:val="24"/>
          <w:szCs w:val="24"/>
        </w:rPr>
        <w:t>. (4 points)</w:t>
      </w: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2C02DF">
      <w:pPr>
        <w:tabs>
          <w:tab w:val="left" w:pos="720"/>
        </w:tabs>
        <w:wordWrap/>
        <w:adjustRightInd w:val="0"/>
        <w:spacing w:line="276" w:lineRule="auto"/>
        <w:ind w:right="18" w:firstLineChars="100" w:firstLine="236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16-18)</w:t>
      </w: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46" style="position:absolute;margin-left:17.15pt;margin-top:3.15pt;width:447.1pt;height:320.55pt;z-index:251646464" arcsize="5237f" filled="f" strokeweight="1pt">
            <v:shadow color="#868686"/>
            <v:textbox style="mso-next-textbox:#_x0000_s1046">
              <w:txbxContent>
                <w:p w:rsidR="003A4F00" w:rsidRDefault="003A4F00" w:rsidP="00705A8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705A8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Polina Semionova is a prima ballerina who was born in </w:t>
                  </w:r>
                  <w:smartTag w:uri="urn:schemas-microsoft-com:office:smarttags" w:element="place">
                    <w:smartTag w:uri="urn:schemas-microsoft-com:office:smarttags" w:element="City">
                      <w:r w:rsidRPr="00705A8D">
                        <w:rPr>
                          <w:rFonts w:cs="Arial"/>
                          <w:kern w:val="0"/>
                          <w:sz w:val="24"/>
                          <w:szCs w:val="24"/>
                        </w:rPr>
                        <w:t>Moscow</w:t>
                      </w:r>
                    </w:smartTag>
                  </w:smartTag>
                  <w:r w:rsidRPr="00705A8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 in 1984. She has danced in many ballet companies all around the world. </w:t>
                  </w:r>
                </w:p>
                <w:p w:rsidR="003A4F00" w:rsidRDefault="003A4F00" w:rsidP="00705A8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A4F00" w:rsidRDefault="003A4F00" w:rsidP="00705A8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705A8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Prima ballerinas are the best </w:t>
                  </w:r>
                  <w:r w:rsidRPr="00705A8D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female </w:t>
                  </w:r>
                  <w:r w:rsidRPr="00705A8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dancers in a ballet company. Polina Semionova is one of the very best. Her graceful style </w:t>
                  </w:r>
                  <w:r w:rsidRPr="00705A8D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>create</w:t>
                  </w:r>
                  <w:r w:rsidRPr="00705A8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 the idea of being weightless, because she makes difficult dances look so easy. </w:t>
                  </w:r>
                </w:p>
                <w:p w:rsidR="003A4F00" w:rsidRDefault="003A4F00" w:rsidP="00705A8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A4F00" w:rsidRDefault="003A4F00" w:rsidP="00705A8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705A8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Polina Semionova, like all other prima ballerinas, is very thin but really strong. She also has </w:t>
                  </w:r>
                  <w:r w:rsidRPr="00705A8D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perfect </w:t>
                  </w:r>
                  <w:r w:rsidRPr="00705A8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foot arches and knows exactly how to </w:t>
                  </w:r>
                  <w:r w:rsidRPr="00705A8D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balance </w:t>
                  </w:r>
                  <w:r w:rsidRPr="00705A8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while she’s on her toes. If Polina loses her balance, she could really hurt herself. She might even </w:t>
                  </w:r>
                  <w:r w:rsidRPr="00705A8D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break </w:t>
                  </w:r>
                  <w:r w:rsidRPr="00705A8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her ankles. </w:t>
                  </w:r>
                </w:p>
                <w:p w:rsidR="003A4F00" w:rsidRDefault="003A4F00" w:rsidP="00705A8D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A4F00" w:rsidRPr="00705A8D" w:rsidRDefault="003A4F00" w:rsidP="00705A8D">
                  <w:pPr>
                    <w:rPr>
                      <w:sz w:val="24"/>
                      <w:szCs w:val="24"/>
                    </w:rPr>
                  </w:pPr>
                  <w:r w:rsidRPr="00705A8D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It </w:t>
                  </w:r>
                  <w:r w:rsidRPr="00705A8D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is not easy to be a prima ballerina. Polina had to work very hard. Some of her </w:t>
                  </w:r>
                  <w:r w:rsidRPr="00705A8D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ability </w:t>
                  </w:r>
                  <w:r w:rsidRPr="00705A8D">
                    <w:rPr>
                      <w:rFonts w:cs="Arial"/>
                      <w:kern w:val="0"/>
                      <w:sz w:val="24"/>
                      <w:szCs w:val="24"/>
                    </w:rPr>
                    <w:t>came naturally, while the rest came with lots of hard work.</w:t>
                  </w:r>
                </w:p>
              </w:txbxContent>
            </v:textbox>
          </v:roundrect>
        </w:pict>
      </w: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841C09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story about?</w:t>
      </w:r>
    </w:p>
    <w:p w:rsidR="003A4F00" w:rsidRDefault="003A4F00" w:rsidP="00841C09">
      <w:pPr>
        <w:pStyle w:val="ListParagraph"/>
        <w:numPr>
          <w:ilvl w:val="0"/>
          <w:numId w:val="2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Polina is one of the best prima ballerinas.</w:t>
      </w:r>
    </w:p>
    <w:p w:rsidR="003A4F00" w:rsidRDefault="003A4F00" w:rsidP="00841C09">
      <w:pPr>
        <w:pStyle w:val="ListParagraph"/>
        <w:numPr>
          <w:ilvl w:val="0"/>
          <w:numId w:val="2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ballet is a difficult dance.</w:t>
      </w:r>
    </w:p>
    <w:p w:rsidR="003A4F00" w:rsidRDefault="003A4F00" w:rsidP="00841C09">
      <w:pPr>
        <w:pStyle w:val="ListParagraph"/>
        <w:numPr>
          <w:ilvl w:val="0"/>
          <w:numId w:val="2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Polina is very thin but really strong. </w:t>
      </w:r>
    </w:p>
    <w:p w:rsidR="003A4F00" w:rsidRDefault="003A4F00" w:rsidP="00841C09">
      <w:pPr>
        <w:pStyle w:val="ListParagraph"/>
        <w:numPr>
          <w:ilvl w:val="0"/>
          <w:numId w:val="2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Poilna practiced very hard.</w:t>
      </w:r>
    </w:p>
    <w:p w:rsidR="003A4F00" w:rsidRPr="001D0945" w:rsidRDefault="003A4F00" w:rsidP="00841C09">
      <w:pPr>
        <w:pStyle w:val="ListParagraph"/>
        <w:tabs>
          <w:tab w:val="left" w:pos="720"/>
        </w:tabs>
        <w:wordWrap/>
        <w:adjustRightInd w:val="0"/>
        <w:spacing w:line="276" w:lineRule="auto"/>
        <w:ind w:left="1081"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841C09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Why does she seem to be weightless?</w:t>
      </w:r>
    </w:p>
    <w:p w:rsidR="003A4F00" w:rsidRDefault="003A4F00" w:rsidP="00841C09">
      <w:pPr>
        <w:pStyle w:val="ListParagraph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is easy to lose her balance.</w:t>
      </w:r>
    </w:p>
    <w:p w:rsidR="003A4F00" w:rsidRDefault="003A4F00" w:rsidP="00841C09">
      <w:pPr>
        <w:pStyle w:val="ListParagraph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is very strong and perfect.</w:t>
      </w:r>
    </w:p>
    <w:p w:rsidR="003A4F00" w:rsidRDefault="003A4F00" w:rsidP="00841C09">
      <w:pPr>
        <w:pStyle w:val="ListParagraph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makes difficult dances look so easy.</w:t>
      </w:r>
    </w:p>
    <w:p w:rsidR="003A4F00" w:rsidRDefault="003A4F00" w:rsidP="00841C09">
      <w:pPr>
        <w:pStyle w:val="ListParagraph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can break her ankles.</w:t>
      </w:r>
    </w:p>
    <w:p w:rsidR="003A4F00" w:rsidRDefault="003A4F00" w:rsidP="002C02DF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b/>
          <w:sz w:val="24"/>
          <w:szCs w:val="24"/>
        </w:rPr>
      </w:pPr>
    </w:p>
    <w:p w:rsidR="003A4F00" w:rsidRPr="006A6A54" w:rsidRDefault="003A4F00" w:rsidP="00841C09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</w:t>
      </w:r>
      <w:r w:rsidRPr="00013EBE">
        <w:rPr>
          <w:rFonts w:ascii="Arial" w:hAnsi="Arial" w:cs="Arial"/>
          <w:i/>
          <w:sz w:val="24"/>
          <w:szCs w:val="24"/>
          <w:u w:val="single"/>
        </w:rPr>
        <w:t>Not</w:t>
      </w:r>
      <w:r>
        <w:rPr>
          <w:rFonts w:ascii="Arial" w:hAnsi="Arial" w:cs="Arial"/>
          <w:sz w:val="24"/>
          <w:szCs w:val="24"/>
        </w:rPr>
        <w:t xml:space="preserve"> quality of a prima ballerina?</w:t>
      </w:r>
    </w:p>
    <w:p w:rsidR="003A4F00" w:rsidRDefault="003A4F00" w:rsidP="00841C09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prima ballerina is slim but strong.</w:t>
      </w:r>
    </w:p>
    <w:p w:rsidR="003A4F00" w:rsidRDefault="003A4F00" w:rsidP="00841C09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prima ballerina can balance well on her toes.</w:t>
      </w:r>
    </w:p>
    <w:p w:rsidR="003A4F00" w:rsidRDefault="003A4F00" w:rsidP="00841C09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prima ballerina is born only.</w:t>
      </w:r>
    </w:p>
    <w:p w:rsidR="003A4F00" w:rsidRPr="00841C09" w:rsidRDefault="003A4F00" w:rsidP="00841C09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prima ballerina has perfect foot arches.</w:t>
      </w:r>
    </w:p>
    <w:p w:rsidR="003A4F00" w:rsidRPr="00634E38" w:rsidRDefault="003A4F00" w:rsidP="00634E38">
      <w:pPr>
        <w:rPr>
          <w:rFonts w:ascii="Arial" w:hAnsi="Arial" w:cs="Arial"/>
          <w:sz w:val="24"/>
          <w:szCs w:val="24"/>
        </w:rPr>
        <w:sectPr w:rsidR="003A4F00" w:rsidRPr="00634E38" w:rsidSect="003D4BDE"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3A4F00" w:rsidRPr="001D0945" w:rsidRDefault="003A4F00" w:rsidP="002C02DF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 (Questions 19-21)</w:t>
      </w: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47" style="position:absolute;margin-left:19.4pt;margin-top:5.1pt;width:437.35pt;height:315.95pt;z-index:251647488" arcsize="4245f" filled="f" strokeweight="1pt">
            <v:shadow color="#868686"/>
            <v:textbox style="mso-next-textbox:#_x0000_s1047">
              <w:txbxContent>
                <w:p w:rsidR="003A4F00" w:rsidRDefault="003A4F00" w:rsidP="003806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38069A">
                    <w:rPr>
                      <w:rFonts w:cs="Arial"/>
                      <w:kern w:val="0"/>
                      <w:sz w:val="24"/>
                      <w:szCs w:val="24"/>
                    </w:rPr>
                    <w:t xml:space="preserve">Before you bring home a pet, think about which pet is best for your family. That way, you can get the right one. </w:t>
                  </w:r>
                </w:p>
                <w:p w:rsidR="003A4F00" w:rsidRDefault="003A4F00" w:rsidP="003806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A4F00" w:rsidRDefault="003A4F00" w:rsidP="003806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38069A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Start by reading about </w:t>
                  </w:r>
                  <w:r w:rsidRPr="0038069A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different </w:t>
                  </w:r>
                  <w:r w:rsidRPr="0038069A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animals. Next, talk to some friends who </w:t>
                  </w:r>
                  <w:r w:rsidRPr="0038069A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already </w:t>
                  </w:r>
                  <w:r w:rsidRPr="0038069A">
                    <w:rPr>
                      <w:rFonts w:cs="Arial"/>
                      <w:kern w:val="0"/>
                      <w:sz w:val="24"/>
                      <w:szCs w:val="24"/>
                    </w:rPr>
                    <w:t xml:space="preserve">have pets. Ask </w:t>
                  </w:r>
                  <w:r w:rsidRPr="0038069A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them </w:t>
                  </w:r>
                  <w:r w:rsidRPr="0038069A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about the care and feeding of their pet. You should also think about the following questions: </w:t>
                  </w:r>
                </w:p>
                <w:p w:rsidR="003A4F00" w:rsidRDefault="003A4F00" w:rsidP="003806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A4F00" w:rsidRDefault="003A4F00" w:rsidP="00695081">
                  <w:pPr>
                    <w:ind w:firstLineChars="100" w:firstLine="24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38069A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• How much time can I </w:t>
                  </w:r>
                  <w:r w:rsidRPr="0038069A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spend </w:t>
                  </w:r>
                  <w:r w:rsidRPr="0038069A">
                    <w:rPr>
                      <w:rFonts w:cs="Arial"/>
                      <w:kern w:val="0"/>
                      <w:sz w:val="24"/>
                      <w:szCs w:val="24"/>
                    </w:rPr>
                    <w:t xml:space="preserve">with my pet every day? </w:t>
                  </w:r>
                </w:p>
                <w:p w:rsidR="003A4F00" w:rsidRDefault="003A4F00" w:rsidP="00695081">
                  <w:pPr>
                    <w:ind w:firstLineChars="100" w:firstLine="24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38069A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• How much space will my pet need? </w:t>
                  </w:r>
                </w:p>
                <w:p w:rsidR="003A4F00" w:rsidRDefault="003A4F00" w:rsidP="00695081">
                  <w:pPr>
                    <w:ind w:firstLineChars="100" w:firstLine="24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38069A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• How much money will it cost to </w:t>
                  </w:r>
                  <w:r w:rsidRPr="0038069A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take care of </w:t>
                  </w:r>
                  <w:r w:rsidRPr="0038069A">
                    <w:rPr>
                      <w:rFonts w:cs="Arial"/>
                      <w:kern w:val="0"/>
                      <w:sz w:val="24"/>
                      <w:szCs w:val="24"/>
                    </w:rPr>
                    <w:t xml:space="preserve">my pet? </w:t>
                  </w:r>
                </w:p>
                <w:p w:rsidR="003A4F00" w:rsidRDefault="003A4F00" w:rsidP="00695081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A4F00" w:rsidRPr="0038069A" w:rsidRDefault="003A4F00" w:rsidP="00695081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38069A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After you make your decision, it is time to get your pet. Look for one with bright eyes and clean </w:t>
                  </w:r>
                  <w:r w:rsidRPr="0038069A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fur </w:t>
                  </w:r>
                  <w:r w:rsidRPr="0038069A">
                    <w:rPr>
                      <w:rFonts w:cs="Arial"/>
                      <w:kern w:val="0"/>
                      <w:sz w:val="24"/>
                      <w:szCs w:val="24"/>
                    </w:rPr>
                    <w:t xml:space="preserve">or scales. Make sure your pet is playful and </w:t>
                  </w:r>
                  <w:r w:rsidRPr="0038069A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>seem</w:t>
                  </w:r>
                  <w:r w:rsidRPr="0038069A">
                    <w:rPr>
                      <w:rFonts w:cs="Arial"/>
                      <w:kern w:val="0"/>
                      <w:sz w:val="24"/>
                      <w:szCs w:val="24"/>
                    </w:rPr>
                    <w:t>s happy. Have fun with your pet</w:t>
                  </w:r>
                  <w:r>
                    <w:rPr>
                      <w:rFonts w:cs="Arial"/>
                      <w:kern w:val="0"/>
                      <w:sz w:val="24"/>
                      <w:szCs w:val="24"/>
                    </w:rPr>
                    <w:t>!</w:t>
                  </w:r>
                </w:p>
              </w:txbxContent>
            </v:textbox>
          </v:roundrect>
        </w:pict>
      </w: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841C09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do you do before you bring home a pet?</w:t>
      </w:r>
    </w:p>
    <w:p w:rsidR="003A4F00" w:rsidRDefault="003A4F00" w:rsidP="00473645">
      <w:pPr>
        <w:pStyle w:val="ListParagraph"/>
        <w:numPr>
          <w:ilvl w:val="0"/>
          <w:numId w:val="2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should think about the best pet of your family.</w:t>
      </w:r>
    </w:p>
    <w:p w:rsidR="003A4F00" w:rsidRDefault="003A4F00" w:rsidP="00473645">
      <w:pPr>
        <w:pStyle w:val="ListParagraph"/>
        <w:numPr>
          <w:ilvl w:val="0"/>
          <w:numId w:val="2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play fun with different animals.</w:t>
      </w:r>
    </w:p>
    <w:p w:rsidR="003A4F00" w:rsidRDefault="003A4F00" w:rsidP="00473645">
      <w:pPr>
        <w:pStyle w:val="ListParagraph"/>
        <w:numPr>
          <w:ilvl w:val="0"/>
          <w:numId w:val="2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talk to some animals in the park.</w:t>
      </w:r>
    </w:p>
    <w:p w:rsidR="003A4F00" w:rsidRDefault="003A4F00" w:rsidP="00473645">
      <w:pPr>
        <w:pStyle w:val="ListParagraph"/>
        <w:numPr>
          <w:ilvl w:val="0"/>
          <w:numId w:val="2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check the eyes of the pet.</w:t>
      </w:r>
    </w:p>
    <w:p w:rsidR="003A4F00" w:rsidRPr="00473645" w:rsidRDefault="003A4F00" w:rsidP="004736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841C09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Why do you have to think about time when you choose a pet?</w:t>
      </w:r>
    </w:p>
    <w:p w:rsidR="003A4F00" w:rsidRDefault="003A4F00" w:rsidP="00473645">
      <w:pPr>
        <w:pStyle w:val="ListParagraph"/>
        <w:numPr>
          <w:ilvl w:val="0"/>
          <w:numId w:val="2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 pets move slowly.</w:t>
      </w:r>
    </w:p>
    <w:p w:rsidR="003A4F00" w:rsidRDefault="003A4F00" w:rsidP="00473645">
      <w:pPr>
        <w:pStyle w:val="ListParagraph"/>
        <w:numPr>
          <w:ilvl w:val="0"/>
          <w:numId w:val="2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 pets need more care.</w:t>
      </w:r>
    </w:p>
    <w:p w:rsidR="003A4F00" w:rsidRDefault="003A4F00" w:rsidP="00473645">
      <w:pPr>
        <w:pStyle w:val="ListParagraph"/>
        <w:numPr>
          <w:ilvl w:val="0"/>
          <w:numId w:val="2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 pets have to run.</w:t>
      </w:r>
    </w:p>
    <w:p w:rsidR="003A4F00" w:rsidRDefault="003A4F00" w:rsidP="00473645">
      <w:pPr>
        <w:pStyle w:val="ListParagraph"/>
        <w:numPr>
          <w:ilvl w:val="0"/>
          <w:numId w:val="2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 pets eat a lot.</w:t>
      </w:r>
    </w:p>
    <w:p w:rsidR="003A4F00" w:rsidRPr="00473645" w:rsidRDefault="003A4F00" w:rsidP="004736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841C09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Where do you see this reading?</w:t>
      </w:r>
    </w:p>
    <w:p w:rsidR="003A4F00" w:rsidRDefault="003A4F00" w:rsidP="008F3E2B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 the zoo</w:t>
      </w:r>
    </w:p>
    <w:p w:rsidR="003A4F00" w:rsidRDefault="003A4F00" w:rsidP="008F3E2B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 the pet shop</w:t>
      </w:r>
    </w:p>
    <w:p w:rsidR="003A4F00" w:rsidRDefault="003A4F00" w:rsidP="008F3E2B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 the aquarium</w:t>
      </w:r>
    </w:p>
    <w:p w:rsidR="003A4F00" w:rsidRDefault="003A4F00" w:rsidP="008F3E2B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 the circus</w:t>
      </w:r>
    </w:p>
    <w:p w:rsidR="003A4F00" w:rsidRPr="001D0945" w:rsidRDefault="003A4F00" w:rsidP="003D3B39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2C02DF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22-24)</w:t>
      </w:r>
    </w:p>
    <w:p w:rsidR="003A4F00" w:rsidRPr="001D0945" w:rsidRDefault="003A4F00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48" style="position:absolute;margin-left:19.4pt;margin-top:4.55pt;width:441.1pt;height:368.5pt;z-index:251649536" arcsize="2315f" filled="f" strokeweight="1pt">
            <v:shadow color="#868686"/>
            <v:textbox style="mso-next-textbox:#_x0000_s1048">
              <w:txbxContent>
                <w:p w:rsidR="003A4F00" w:rsidRDefault="003A4F00" w:rsidP="001F6E9B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smartTag w:uri="urn:schemas-microsoft-com:office:smarttags" w:element="place">
                    <w:smartTag w:uri="urn:schemas-microsoft-com:office:smarttags" w:element="country-region">
                      <w:r w:rsidRPr="001F6E9B">
                        <w:rPr>
                          <w:rFonts w:cs="Arial"/>
                          <w:kern w:val="0"/>
                          <w:sz w:val="24"/>
                          <w:szCs w:val="24"/>
                        </w:rPr>
                        <w:t>Australia</w:t>
                      </w:r>
                    </w:smartTag>
                  </w:smartTag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 is the sixth largest country on Earth. It is famous for its </w:t>
                  </w:r>
                  <w:r w:rsidRPr="001F6E9B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>unusual wildlife</w:t>
                  </w:r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. I’m sure you know of kangaroos, koalas, platypuses and wombats, right? </w:t>
                  </w:r>
                </w:p>
                <w:p w:rsidR="003A4F00" w:rsidRDefault="003A4F00" w:rsidP="001F6E9B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A4F00" w:rsidRDefault="003A4F00" w:rsidP="001F6E9B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smartTag w:uri="urn:schemas-microsoft-com:office:smarttags" w:element="place">
                    <w:smartTag w:uri="urn:schemas-microsoft-com:office:smarttags" w:element="country-region">
                      <w:r w:rsidRPr="001F6E9B">
                        <w:rPr>
                          <w:rFonts w:cs="Arial"/>
                          <w:kern w:val="0"/>
                          <w:sz w:val="24"/>
                          <w:szCs w:val="24"/>
                        </w:rPr>
                        <w:t>Australia</w:t>
                      </w:r>
                    </w:smartTag>
                  </w:smartTag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 is very big, but there are only 21 </w:t>
                  </w:r>
                  <w:r w:rsidRPr="001F6E9B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million </w:t>
                  </w:r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people. A lot of areas in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1F6E9B">
                        <w:rPr>
                          <w:rFonts w:cs="Arial"/>
                          <w:kern w:val="0"/>
                          <w:sz w:val="24"/>
                          <w:szCs w:val="24"/>
                        </w:rPr>
                        <w:t>Australia</w:t>
                      </w:r>
                    </w:smartTag>
                  </w:smartTag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 are </w:t>
                  </w:r>
                  <w:r w:rsidRPr="001F6E9B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desert </w:t>
                  </w:r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and nobody lives there. Most Australians live on the eastern side of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1F6E9B">
                        <w:rPr>
                          <w:rFonts w:cs="Arial"/>
                          <w:kern w:val="0"/>
                          <w:sz w:val="24"/>
                          <w:szCs w:val="24"/>
                        </w:rPr>
                        <w:t>Australia</w:t>
                      </w:r>
                    </w:smartTag>
                  </w:smartTag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, in the cities of Brisbane, Sydney and Melbourne. Other </w:t>
                  </w:r>
                  <w:r w:rsidRPr="001F6E9B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major </w:t>
                  </w:r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cities include </w:t>
                  </w:r>
                  <w:smartTag w:uri="urn:schemas-microsoft-com:office:smarttags" w:element="City">
                    <w:r w:rsidRPr="001F6E9B">
                      <w:rPr>
                        <w:rFonts w:cs="Arial"/>
                        <w:kern w:val="0"/>
                        <w:sz w:val="24"/>
                        <w:szCs w:val="24"/>
                      </w:rPr>
                      <w:t>Adelaide</w:t>
                    </w:r>
                  </w:smartTag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 in the south, </w:t>
                  </w:r>
                  <w:smartTag w:uri="urn:schemas-microsoft-com:office:smarttags" w:element="City">
                    <w:r w:rsidRPr="001F6E9B">
                      <w:rPr>
                        <w:rFonts w:cs="Arial"/>
                        <w:kern w:val="0"/>
                        <w:sz w:val="24"/>
                        <w:szCs w:val="24"/>
                      </w:rPr>
                      <w:t>Darwin</w:t>
                    </w:r>
                  </w:smartTag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 in the north, and </w:t>
                  </w:r>
                  <w:smartTag w:uri="urn:schemas-microsoft-com:office:smarttags" w:element="place">
                    <w:smartTag w:uri="urn:schemas-microsoft-com:office:smarttags" w:element="City">
                      <w:r w:rsidRPr="001F6E9B">
                        <w:rPr>
                          <w:rFonts w:cs="Arial"/>
                          <w:kern w:val="0"/>
                          <w:sz w:val="24"/>
                          <w:szCs w:val="24"/>
                        </w:rPr>
                        <w:t>Perth</w:t>
                      </w:r>
                    </w:smartTag>
                  </w:smartTag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 in the west. </w:t>
                  </w:r>
                </w:p>
                <w:p w:rsidR="003A4F00" w:rsidRDefault="003A4F00" w:rsidP="001F6E9B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A4F00" w:rsidRDefault="003A4F00" w:rsidP="001F6E9B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Before European people came to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1F6E9B">
                        <w:rPr>
                          <w:rFonts w:cs="Arial"/>
                          <w:kern w:val="0"/>
                          <w:sz w:val="24"/>
                          <w:szCs w:val="24"/>
                        </w:rPr>
                        <w:t>Australia</w:t>
                      </w:r>
                    </w:smartTag>
                  </w:smartTag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 in 1770, </w:t>
                  </w:r>
                  <w:r w:rsidRPr="008D77C3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u w:val="single"/>
                    </w:rPr>
                    <w:t>it</w:t>
                  </w:r>
                  <w:r w:rsidRPr="001F6E9B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 </w:t>
                  </w:r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was home to the aboriginal people. The aboriginal people have a special </w:t>
                  </w:r>
                  <w:r w:rsidRPr="001F6E9B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tradition </w:t>
                  </w:r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and culture. You may have seen an aboriginal person playing the didgeridoo, or throwing a boomerang. </w:t>
                  </w:r>
                </w:p>
                <w:p w:rsidR="003A4F00" w:rsidRDefault="003A4F00" w:rsidP="001F6E9B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A4F00" w:rsidRPr="001F6E9B" w:rsidRDefault="003A4F00" w:rsidP="001F6E9B">
                  <w:pPr>
                    <w:rPr>
                      <w:sz w:val="24"/>
                      <w:szCs w:val="24"/>
                    </w:rPr>
                  </w:pPr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If you ever go to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1F6E9B">
                        <w:rPr>
                          <w:rFonts w:cs="Arial"/>
                          <w:kern w:val="0"/>
                          <w:sz w:val="24"/>
                          <w:szCs w:val="24"/>
                        </w:rPr>
                        <w:t>Australia</w:t>
                      </w:r>
                    </w:smartTag>
                  </w:smartTag>
                  <w:r w:rsidRPr="001F6E9B">
                    <w:rPr>
                      <w:rFonts w:cs="Arial"/>
                      <w:kern w:val="0"/>
                      <w:sz w:val="24"/>
                      <w:szCs w:val="24"/>
                    </w:rPr>
                    <w:t>, you might like to try a meat pie. It is one of Australian people’s favorite foods!</w:t>
                  </w:r>
                </w:p>
              </w:txbxContent>
            </v:textbox>
          </v:roundrect>
        </w:pict>
      </w:r>
    </w:p>
    <w:p w:rsidR="003A4F00" w:rsidRPr="001D0945" w:rsidRDefault="003A4F00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841C09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story about?</w:t>
      </w:r>
      <w:r w:rsidRPr="001D0945">
        <w:rPr>
          <w:rFonts w:ascii="Arial" w:hAnsi="Arial" w:cs="Arial"/>
          <w:sz w:val="24"/>
          <w:szCs w:val="24"/>
        </w:rPr>
        <w:t xml:space="preserve"> </w:t>
      </w:r>
    </w:p>
    <w:p w:rsidR="003A4F00" w:rsidRDefault="003A4F00" w:rsidP="00225171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life of cities in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 w:cs="Arial"/>
              <w:sz w:val="24"/>
              <w:szCs w:val="24"/>
            </w:rPr>
            <w:t>Australia</w:t>
          </w:r>
        </w:smartTag>
      </w:smartTag>
      <w:r>
        <w:rPr>
          <w:rFonts w:ascii="Arial" w:hAnsi="Arial" w:cs="Arial"/>
          <w:sz w:val="24"/>
          <w:szCs w:val="24"/>
        </w:rPr>
        <w:t>.</w:t>
      </w:r>
    </w:p>
    <w:p w:rsidR="003A4F00" w:rsidRDefault="003A4F00" w:rsidP="00225171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Aboriginal culture and traditions.</w:t>
      </w:r>
    </w:p>
    <w:p w:rsidR="003A4F00" w:rsidRDefault="003A4F00" w:rsidP="00225171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history of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 w:cs="Arial"/>
              <w:sz w:val="24"/>
              <w:szCs w:val="24"/>
            </w:rPr>
            <w:t>Australia</w:t>
          </w:r>
        </w:smartTag>
      </w:smartTag>
      <w:r>
        <w:rPr>
          <w:rFonts w:ascii="Arial" w:hAnsi="Arial" w:cs="Arial"/>
          <w:sz w:val="24"/>
          <w:szCs w:val="24"/>
        </w:rPr>
        <w:t>.</w:t>
      </w:r>
    </w:p>
    <w:p w:rsidR="003A4F00" w:rsidRPr="001D0945" w:rsidRDefault="003A4F00" w:rsidP="00225171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Introduction of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 w:cs="Arial"/>
              <w:sz w:val="24"/>
              <w:szCs w:val="24"/>
            </w:rPr>
            <w:t>Australia</w:t>
          </w:r>
        </w:smartTag>
      </w:smartTag>
      <w:r>
        <w:rPr>
          <w:rFonts w:ascii="Arial" w:hAnsi="Arial" w:cs="Arial"/>
          <w:sz w:val="24"/>
          <w:szCs w:val="24"/>
        </w:rPr>
        <w:t>.</w:t>
      </w:r>
    </w:p>
    <w:p w:rsidR="003A4F00" w:rsidRPr="00225171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841C09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</w:t>
      </w:r>
      <w:r w:rsidRPr="002F346B">
        <w:rPr>
          <w:rFonts w:ascii="Arial" w:hAnsi="Arial" w:cs="Arial"/>
          <w:i/>
          <w:sz w:val="24"/>
          <w:szCs w:val="24"/>
          <w:u w:val="single"/>
        </w:rPr>
        <w:t>Not true</w:t>
      </w:r>
      <w:r>
        <w:rPr>
          <w:rFonts w:ascii="Arial" w:hAnsi="Arial" w:cs="Arial"/>
          <w:sz w:val="24"/>
          <w:szCs w:val="24"/>
        </w:rPr>
        <w:t xml:space="preserve"> about the story?</w:t>
      </w:r>
    </w:p>
    <w:p w:rsidR="003A4F00" w:rsidRDefault="003A4F00" w:rsidP="00225171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smartTag w:uri="urn:schemas-microsoft-com:office:smarttags" w:element="City">
        <w:r>
          <w:rPr>
            <w:rFonts w:ascii="Arial" w:hAnsi="Arial" w:cs="Arial"/>
            <w:sz w:val="24"/>
            <w:szCs w:val="24"/>
          </w:rPr>
          <w:t>Australia</w:t>
        </w:r>
      </w:smartTag>
      <w:r>
        <w:rPr>
          <w:rFonts w:ascii="Arial" w:hAnsi="Arial" w:cs="Arial"/>
          <w:sz w:val="24"/>
          <w:szCs w:val="24"/>
        </w:rPr>
        <w:t xml:space="preserve"> is famous for its unusual wildlife.</w:t>
      </w:r>
    </w:p>
    <w:p w:rsidR="003A4F00" w:rsidRDefault="003A4F00" w:rsidP="00225171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European was an aboriginal person.</w:t>
      </w:r>
    </w:p>
    <w:p w:rsidR="003A4F00" w:rsidRDefault="003A4F00" w:rsidP="00225171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lot of people live on the eastern side of </w:t>
      </w:r>
      <w:smartTag w:uri="urn:schemas-microsoft-com:office:smarttags" w:element="City">
        <w:r>
          <w:rPr>
            <w:rFonts w:ascii="Arial" w:hAnsi="Arial" w:cs="Arial"/>
            <w:sz w:val="24"/>
            <w:szCs w:val="24"/>
          </w:rPr>
          <w:t>Australia</w:t>
        </w:r>
      </w:smartTag>
      <w:r>
        <w:rPr>
          <w:rFonts w:ascii="Arial" w:hAnsi="Arial" w:cs="Arial"/>
          <w:sz w:val="24"/>
          <w:szCs w:val="24"/>
        </w:rPr>
        <w:t xml:space="preserve">. </w:t>
      </w:r>
    </w:p>
    <w:p w:rsidR="003A4F00" w:rsidRPr="001D0945" w:rsidRDefault="003A4F00" w:rsidP="00225171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Aboriginal people played the didgeridoo.</w:t>
      </w:r>
    </w:p>
    <w:p w:rsidR="003A4F00" w:rsidRDefault="003A4F00" w:rsidP="003D3B39">
      <w:pPr>
        <w:pStyle w:val="ListParagraph"/>
        <w:tabs>
          <w:tab w:val="left" w:pos="720"/>
        </w:tabs>
        <w:wordWrap/>
        <w:adjustRightInd w:val="0"/>
        <w:spacing w:line="276" w:lineRule="auto"/>
        <w:ind w:left="438"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841C09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does </w:t>
      </w:r>
      <w:r w:rsidRPr="00B25994">
        <w:rPr>
          <w:rFonts w:ascii="Arial" w:hAnsi="Arial" w:cs="Arial"/>
          <w:sz w:val="24"/>
          <w:szCs w:val="24"/>
          <w:u w:val="single"/>
        </w:rPr>
        <w:t>the underlined word</w:t>
      </w:r>
      <w:r w:rsidRPr="00B25994">
        <w:rPr>
          <w:rFonts w:ascii="Arial" w:hAnsi="Arial" w:cs="Arial"/>
          <w:sz w:val="24"/>
          <w:szCs w:val="24"/>
        </w:rPr>
        <w:t>, “it”</w:t>
      </w:r>
      <w:r>
        <w:rPr>
          <w:rFonts w:ascii="Arial" w:hAnsi="Arial" w:cs="Arial"/>
          <w:sz w:val="24"/>
          <w:szCs w:val="24"/>
        </w:rPr>
        <w:t xml:space="preserve"> mean?</w:t>
      </w:r>
    </w:p>
    <w:p w:rsidR="003A4F00" w:rsidRDefault="003A4F00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smartTag w:uri="urn:schemas-microsoft-com:office:smarttags" w:element="City">
        <w:r>
          <w:rPr>
            <w:rFonts w:ascii="Arial" w:hAnsi="Arial" w:cs="Arial"/>
            <w:sz w:val="24"/>
            <w:szCs w:val="24"/>
          </w:rPr>
          <w:t>Australia</w:t>
        </w:r>
      </w:smartTag>
    </w:p>
    <w:p w:rsidR="003A4F00" w:rsidRDefault="003A4F00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smartTag w:uri="urn:schemas-microsoft-com:office:smarttags" w:element="City">
        <w:r>
          <w:rPr>
            <w:rFonts w:ascii="Arial" w:hAnsi="Arial" w:cs="Arial"/>
            <w:sz w:val="24"/>
            <w:szCs w:val="24"/>
          </w:rPr>
          <w:t>Europe</w:t>
        </w:r>
      </w:smartTag>
    </w:p>
    <w:p w:rsidR="003A4F00" w:rsidRDefault="003A4F00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smartTag w:uri="urn:schemas-microsoft-com:office:smarttags" w:element="City">
        <w:r>
          <w:rPr>
            <w:rFonts w:ascii="Arial" w:hAnsi="Arial" w:cs="Arial"/>
            <w:sz w:val="24"/>
            <w:szCs w:val="24"/>
          </w:rPr>
          <w:t>Darwin</w:t>
        </w:r>
      </w:smartTag>
    </w:p>
    <w:p w:rsidR="003A4F00" w:rsidRPr="001D0945" w:rsidRDefault="003A4F00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smartTag w:uri="urn:schemas-microsoft-com:office:smarttags" w:element="City">
        <w:r>
          <w:rPr>
            <w:rFonts w:ascii="Arial" w:hAnsi="Arial" w:cs="Arial"/>
            <w:sz w:val="24"/>
            <w:szCs w:val="24"/>
          </w:rPr>
          <w:t>Sydney</w:t>
        </w:r>
      </w:smartTag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left="783"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2C02DF">
      <w:pPr>
        <w:tabs>
          <w:tab w:val="left" w:pos="720"/>
        </w:tabs>
        <w:wordWrap/>
        <w:adjustRightInd w:val="0"/>
        <w:spacing w:line="276" w:lineRule="auto"/>
        <w:ind w:right="18" w:firstLineChars="200" w:firstLine="471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25-27)</w:t>
      </w:r>
    </w:p>
    <w:p w:rsidR="003A4F00" w:rsidRPr="001D0945" w:rsidRDefault="003A4F0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49" style="position:absolute;margin-left:24.9pt;margin-top:4.85pt;width:432.6pt;height:313.05pt;z-index:251650560" arcsize="4278f" filled="f" strokeweight="1pt">
            <v:shadow color="#868686"/>
            <v:textbox style="mso-next-textbox:#_x0000_s1049">
              <w:txbxContent>
                <w:p w:rsidR="003A4F00" w:rsidRDefault="003A4F00" w:rsidP="003D3B3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D77C3">
                    <w:rPr>
                      <w:rFonts w:cs="Arial"/>
                      <w:kern w:val="0"/>
                      <w:sz w:val="24"/>
                      <w:szCs w:val="24"/>
                    </w:rPr>
                    <w:t xml:space="preserve">Many animals have </w:t>
                  </w:r>
                  <w:r w:rsidRPr="008D77C3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weird </w:t>
                  </w:r>
                  <w:r w:rsidRPr="008D77C3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and wonderful </w:t>
                  </w:r>
                  <w:r w:rsidRPr="008D77C3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>defense</w:t>
                  </w:r>
                  <w:r w:rsidRPr="008D77C3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s, but the bombardier </w:t>
                  </w:r>
                  <w:r w:rsidRPr="008D77C3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beetle </w:t>
                  </w:r>
                  <w:r w:rsidRPr="008D77C3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is truly amazing. They are small, so they don’t look scary. However, if you pick one up-------watch out! </w:t>
                  </w:r>
                </w:p>
                <w:p w:rsidR="003A4F00" w:rsidRDefault="003A4F00" w:rsidP="003D3B3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A4F00" w:rsidRDefault="003A4F00" w:rsidP="003D3B3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8D77C3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“Bombardier” is the name for a person who shoots a cannon. Now can you guess why the beetle is called a “bombardier”? When it is afraid or </w:t>
                  </w:r>
                  <w:r w:rsidRPr="008D77C3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>attack</w:t>
                  </w:r>
                  <w:r w:rsidRPr="008D77C3">
                    <w:rPr>
                      <w:rFonts w:cs="Arial"/>
                      <w:kern w:val="0"/>
                      <w:sz w:val="24"/>
                      <w:szCs w:val="24"/>
                    </w:rPr>
                    <w:t xml:space="preserve">ed by another animal, two </w:t>
                  </w:r>
                  <w:r w:rsidRPr="008D77C3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>chemical</w:t>
                  </w:r>
                  <w:r w:rsidRPr="008D77C3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 mix inside of the beetle’s body. Then, the chemicals explode out of its tail with a loud sound. “POP!!!” The chemicals smell bad and can kill other insects or small animals. If a person gets hit by the chemicals, </w:t>
                  </w:r>
                  <w:r w:rsidRPr="008D77C3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they </w:t>
                  </w:r>
                  <w:r w:rsidRPr="008D77C3">
                    <w:rPr>
                      <w:rFonts w:cs="Arial"/>
                      <w:kern w:val="0"/>
                      <w:sz w:val="24"/>
                      <w:szCs w:val="24"/>
                    </w:rPr>
                    <w:t xml:space="preserve">can get a bad rash. </w:t>
                  </w:r>
                </w:p>
                <w:p w:rsidR="003A4F00" w:rsidRDefault="003A4F00" w:rsidP="003D3B39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A4F00" w:rsidRPr="008D77C3" w:rsidRDefault="003A4F00" w:rsidP="003D3B39">
                  <w:pPr>
                    <w:rPr>
                      <w:sz w:val="24"/>
                      <w:szCs w:val="24"/>
                    </w:rPr>
                  </w:pPr>
                  <w:r w:rsidRPr="008D77C3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Any animal that wants to eat the bombardier beetle should think </w:t>
                  </w:r>
                  <w:r w:rsidRPr="008D77C3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>twice</w:t>
                  </w:r>
                  <w:r w:rsidRPr="008D77C3">
                    <w:rPr>
                      <w:rFonts w:cs="Arial"/>
                      <w:kern w:val="0"/>
                      <w:sz w:val="24"/>
                      <w:szCs w:val="24"/>
                    </w:rPr>
                    <w:t>. You should be careful too. Don’t bother the bombardier beetle or it will shoot you with its chemical cannon!</w:t>
                  </w:r>
                </w:p>
              </w:txbxContent>
            </v:textbox>
          </v:roundrect>
        </w:pict>
      </w:r>
    </w:p>
    <w:p w:rsidR="003A4F00" w:rsidRPr="001D0945" w:rsidRDefault="003A4F0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841C09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Why is the beetle called a “bombardier”?</w:t>
      </w:r>
    </w:p>
    <w:p w:rsidR="003A4F00" w:rsidRDefault="003A4F00" w:rsidP="006116DC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is a small so it doesn’t look scary.</w:t>
      </w:r>
    </w:p>
    <w:p w:rsidR="003A4F00" w:rsidRDefault="003A4F00" w:rsidP="006116DC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shoots chemicals when it attacks by another animal.</w:t>
      </w:r>
    </w:p>
    <w:p w:rsidR="003A4F00" w:rsidRDefault="003A4F00" w:rsidP="006116DC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throws stones when it attacks by another animal.</w:t>
      </w:r>
    </w:p>
    <w:p w:rsidR="003A4F00" w:rsidRPr="001D0945" w:rsidRDefault="003A4F00" w:rsidP="006116DC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shoots a cannon when it attacks by another animal.</w:t>
      </w: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841C09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does the writer feel about the beetle?</w:t>
      </w:r>
    </w:p>
    <w:p w:rsidR="003A4F00" w:rsidRDefault="003A4F00" w:rsidP="006116DC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is so big.</w:t>
      </w:r>
    </w:p>
    <w:p w:rsidR="003A4F00" w:rsidRDefault="003A4F00" w:rsidP="006116DC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is very dangerous.</w:t>
      </w:r>
    </w:p>
    <w:p w:rsidR="003A4F00" w:rsidRDefault="003A4F00" w:rsidP="006116DC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is so cute.</w:t>
      </w:r>
    </w:p>
    <w:p w:rsidR="003A4F00" w:rsidRPr="001D0945" w:rsidRDefault="003A4F00" w:rsidP="006116DC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 is so natural.</w:t>
      </w:r>
    </w:p>
    <w:p w:rsidR="003A4F00" w:rsidRPr="0069069D" w:rsidRDefault="003A4F0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841C09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correct order?</w:t>
      </w:r>
    </w:p>
    <w:p w:rsidR="003A4F00" w:rsidRDefault="003A4F00" w:rsidP="006116DC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50" style="position:absolute;left:0;text-align:left;margin-left:38.7pt;margin-top:10.75pt;width:339.3pt;height:119.25pt;z-index:251652608" arcsize="10923f" filled="f" strokeweight="1pt">
            <v:stroke dashstyle="1 1"/>
            <v:shadow color="#868686"/>
            <v:textbox style="mso-next-textbox:#_x0000_s1050">
              <w:txbxContent>
                <w:p w:rsidR="003A4F00" w:rsidRDefault="003A4F00" w:rsidP="006116DC">
                  <w:pPr>
                    <w:pStyle w:val="ListParagraph"/>
                    <w:numPr>
                      <w:ilvl w:val="0"/>
                      <w:numId w:val="26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Two chemicals mix inside of the beetle’s body.</w:t>
                  </w:r>
                </w:p>
                <w:p w:rsidR="003A4F00" w:rsidRDefault="003A4F00" w:rsidP="006116DC">
                  <w:pPr>
                    <w:pStyle w:val="ListParagraph"/>
                    <w:numPr>
                      <w:ilvl w:val="0"/>
                      <w:numId w:val="26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The chemicals smell bad.</w:t>
                  </w:r>
                </w:p>
                <w:p w:rsidR="003A4F00" w:rsidRDefault="003A4F00" w:rsidP="006116DC">
                  <w:pPr>
                    <w:pStyle w:val="ListParagraph"/>
                    <w:numPr>
                      <w:ilvl w:val="0"/>
                      <w:numId w:val="26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The chemicals kill other insects.</w:t>
                  </w:r>
                </w:p>
                <w:p w:rsidR="003A4F00" w:rsidRDefault="003A4F00" w:rsidP="006116DC">
                  <w:pPr>
                    <w:pStyle w:val="ListParagraph"/>
                    <w:numPr>
                      <w:ilvl w:val="0"/>
                      <w:numId w:val="26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Other animals attack the beetle.</w:t>
                  </w:r>
                </w:p>
                <w:p w:rsidR="003A4F00" w:rsidRPr="00E25471" w:rsidRDefault="003A4F00" w:rsidP="006116DC">
                  <w:pPr>
                    <w:pStyle w:val="ListParagraph"/>
                    <w:numPr>
                      <w:ilvl w:val="0"/>
                      <w:numId w:val="26"/>
                    </w:num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The chemicals explode out of its tail.</w:t>
                  </w:r>
                </w:p>
              </w:txbxContent>
            </v:textbox>
          </v:roundrect>
        </w:pict>
      </w:r>
    </w:p>
    <w:p w:rsidR="003A4F00" w:rsidRDefault="003A4F00" w:rsidP="006116DC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6116DC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6116DC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6116DC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6116DC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6116DC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6116DC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6116DC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A4F00" w:rsidRPr="00634E38" w:rsidRDefault="003A4F00" w:rsidP="006116DC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A-B-C-D-E</w:t>
      </w:r>
    </w:p>
    <w:p w:rsidR="003A4F00" w:rsidRDefault="003A4F00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B-C-D-A-E</w:t>
      </w:r>
    </w:p>
    <w:p w:rsidR="003A4F00" w:rsidRDefault="003A4F00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D-A-E-B-C</w:t>
      </w:r>
    </w:p>
    <w:p w:rsidR="003A4F00" w:rsidRPr="0069069D" w:rsidRDefault="003A4F00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D-C-A-B-E</w:t>
      </w: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2C02DF">
      <w:pPr>
        <w:tabs>
          <w:tab w:val="left" w:pos="720"/>
        </w:tabs>
        <w:wordWrap/>
        <w:adjustRightInd w:val="0"/>
        <w:spacing w:line="276" w:lineRule="auto"/>
        <w:ind w:right="18" w:firstLineChars="200" w:firstLine="471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(Questions 28-30) </w:t>
      </w:r>
    </w:p>
    <w:p w:rsidR="003A4F00" w:rsidRPr="001D0945" w:rsidRDefault="003A4F0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51" style="position:absolute;margin-left:23.35pt;margin-top:4.3pt;width:429.65pt;height:307.65pt;z-index:251651584" arcsize="3425f" filled="f" strokeweight="1pt">
            <v:shadow color="#868686"/>
            <v:textbox style="mso-next-textbox:#_x0000_s1051">
              <w:txbxContent>
                <w:p w:rsidR="003A4F00" w:rsidRDefault="003A4F00" w:rsidP="00660375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6037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Some people think that Pablo Picasso was the most important </w:t>
                  </w:r>
                  <w:r w:rsidRPr="00660375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artist </w:t>
                  </w:r>
                  <w:r w:rsidRPr="0066037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of the twentieth century. He was originally from </w:t>
                  </w:r>
                  <w:smartTag w:uri="urn:schemas-microsoft-com:office:smarttags" w:element="country-region">
                    <w:r w:rsidRPr="00660375">
                      <w:rPr>
                        <w:rFonts w:cs="Arial"/>
                        <w:kern w:val="0"/>
                        <w:sz w:val="24"/>
                        <w:szCs w:val="24"/>
                      </w:rPr>
                      <w:t>Spain</w:t>
                    </w:r>
                  </w:smartTag>
                  <w:r w:rsidRPr="0066037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, but he lived most of his life in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660375">
                        <w:rPr>
                          <w:rFonts w:cs="Arial"/>
                          <w:kern w:val="0"/>
                          <w:sz w:val="24"/>
                          <w:szCs w:val="24"/>
                        </w:rPr>
                        <w:t>France</w:t>
                      </w:r>
                    </w:smartTag>
                  </w:smartTag>
                  <w:r w:rsidRPr="0066037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. Even when he was very young, people could tell that Picasso was a good artist. </w:t>
                  </w:r>
                </w:p>
                <w:p w:rsidR="003A4F00" w:rsidRDefault="003A4F00" w:rsidP="00660375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A4F00" w:rsidRDefault="003A4F00" w:rsidP="00660375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6037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Picasso used paper, clay, metal, and wood in his work. However, he is mostly known for his </w:t>
                  </w:r>
                  <w:r w:rsidRPr="00660375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>painting</w:t>
                  </w:r>
                  <w:r w:rsidRPr="0066037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s. He often painted people or </w:t>
                  </w:r>
                  <w:r w:rsidRPr="00660375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>object</w:t>
                  </w:r>
                  <w:r w:rsidRPr="0066037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 from more than one </w:t>
                  </w:r>
                  <w:r w:rsidRPr="00660375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direction </w:t>
                  </w:r>
                  <w:r w:rsidRPr="0066037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at a time. These pictures sometimes look strange, but </w:t>
                  </w:r>
                  <w:r w:rsidRPr="00DC0BB4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u w:val="single"/>
                    </w:rPr>
                    <w:t>they</w:t>
                  </w:r>
                  <w:r w:rsidRPr="00660375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 </w:t>
                  </w:r>
                  <w:r w:rsidRPr="0066037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are full of feelings. We can feel emptiness, happiness, and </w:t>
                  </w:r>
                  <w:r w:rsidRPr="00660375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 xml:space="preserve">pain </w:t>
                  </w:r>
                  <w:r w:rsidRPr="0066037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when we look at Picasso’s paintings. His unique style of painting has been a great inspiration to other artists. </w:t>
                  </w:r>
                </w:p>
                <w:p w:rsidR="003A4F00" w:rsidRDefault="003A4F00" w:rsidP="00660375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3A4F00" w:rsidRPr="00660375" w:rsidRDefault="003A4F00" w:rsidP="00660375">
                  <w:pPr>
                    <w:rPr>
                      <w:sz w:val="24"/>
                      <w:szCs w:val="24"/>
                    </w:rPr>
                  </w:pPr>
                  <w:r w:rsidRPr="0066037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Even though some of his art looks very </w:t>
                  </w:r>
                  <w:r w:rsidRPr="00660375">
                    <w:rPr>
                      <w:rFonts w:cs="Arial"/>
                      <w:bCs/>
                      <w:kern w:val="0"/>
                      <w:sz w:val="24"/>
                      <w:szCs w:val="24"/>
                    </w:rPr>
                    <w:t>simple</w:t>
                  </w:r>
                  <w:r w:rsidRPr="00660375">
                    <w:rPr>
                      <w:rFonts w:cs="Arial"/>
                      <w:kern w:val="0"/>
                      <w:sz w:val="24"/>
                      <w:szCs w:val="24"/>
                    </w:rPr>
                    <w:t>, Picasso once said that it took him his whole life to learn to draw like a child again.</w:t>
                  </w:r>
                </w:p>
              </w:txbxContent>
            </v:textbox>
          </v:roundrect>
        </w:pict>
      </w:r>
    </w:p>
    <w:p w:rsidR="003A4F00" w:rsidRPr="001D0945" w:rsidRDefault="003A4F0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Pr="001D0945" w:rsidRDefault="003A4F00" w:rsidP="00841C09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main idea</w:t>
      </w:r>
      <w:r w:rsidRPr="001D0945">
        <w:rPr>
          <w:rFonts w:ascii="Arial" w:hAnsi="Arial" w:cs="Arial"/>
          <w:sz w:val="24"/>
          <w:szCs w:val="24"/>
        </w:rPr>
        <w:t>?</w:t>
      </w:r>
    </w:p>
    <w:p w:rsidR="003A4F00" w:rsidRDefault="003A4F00" w:rsidP="00645A8C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Picasso’s paintings</w:t>
      </w:r>
    </w:p>
    <w:p w:rsidR="003A4F00" w:rsidRDefault="003A4F00" w:rsidP="00645A8C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materials of Picasso’s paintings</w:t>
      </w:r>
    </w:p>
    <w:p w:rsidR="003A4F00" w:rsidRDefault="003A4F00" w:rsidP="00645A8C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Picasso’s life and work</w:t>
      </w:r>
    </w:p>
    <w:p w:rsidR="003A4F00" w:rsidRPr="001D0945" w:rsidRDefault="003A4F00" w:rsidP="00645A8C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Picasso’s feelings</w:t>
      </w:r>
    </w:p>
    <w:p w:rsidR="003A4F00" w:rsidRPr="0069069D" w:rsidRDefault="003A4F00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841C09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was Picasso’s unique style?</w:t>
      </w:r>
    </w:p>
    <w:p w:rsidR="003A4F00" w:rsidRDefault="003A4F00" w:rsidP="00645A8C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used various materials such as paper, clay, and metal.</w:t>
      </w:r>
    </w:p>
    <w:p w:rsidR="003A4F00" w:rsidRDefault="003A4F00" w:rsidP="00645A8C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painted people from many directions at a time.</w:t>
      </w:r>
    </w:p>
    <w:p w:rsidR="003A4F00" w:rsidRDefault="003A4F00" w:rsidP="00645A8C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pictures look strange. </w:t>
      </w:r>
    </w:p>
    <w:p w:rsidR="003A4F00" w:rsidRPr="001D0945" w:rsidRDefault="003A4F00" w:rsidP="00645A8C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drew like a child.</w:t>
      </w:r>
    </w:p>
    <w:p w:rsidR="003A4F00" w:rsidRPr="00DC0BB4" w:rsidRDefault="003A4F00" w:rsidP="0069069D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3A4F00" w:rsidRDefault="003A4F00" w:rsidP="00841C09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does </w:t>
      </w:r>
      <w:r w:rsidRPr="00DC0BB4">
        <w:rPr>
          <w:rFonts w:ascii="Arial" w:hAnsi="Arial" w:cs="Arial"/>
          <w:sz w:val="24"/>
          <w:szCs w:val="24"/>
          <w:u w:val="single"/>
        </w:rPr>
        <w:t>the underlined word</w:t>
      </w:r>
      <w:r>
        <w:rPr>
          <w:rFonts w:ascii="Arial" w:hAnsi="Arial" w:cs="Arial"/>
          <w:sz w:val="24"/>
          <w:szCs w:val="24"/>
        </w:rPr>
        <w:t>, “they” refer to?</w:t>
      </w:r>
    </w:p>
    <w:p w:rsidR="003A4F00" w:rsidRDefault="003A4F00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Paintings</w:t>
      </w:r>
    </w:p>
    <w:p w:rsidR="003A4F00" w:rsidRDefault="003A4F00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People</w:t>
      </w:r>
    </w:p>
    <w:p w:rsidR="003A4F00" w:rsidRDefault="003A4F00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Pictures</w:t>
      </w:r>
    </w:p>
    <w:p w:rsidR="003A4F00" w:rsidRPr="00634E38" w:rsidRDefault="003A4F00" w:rsidP="00634E38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Objects</w:t>
      </w:r>
    </w:p>
    <w:p w:rsidR="003A4F00" w:rsidRPr="001D0945" w:rsidRDefault="003A4F00" w:rsidP="002B7B5A">
      <w:pPr>
        <w:rPr>
          <w:rFonts w:ascii="Arial" w:hAnsi="Arial" w:cs="Arial"/>
        </w:rPr>
        <w:sectPr w:rsidR="003A4F00" w:rsidRPr="001D0945" w:rsidSect="003D4BDE"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3A4F00" w:rsidRDefault="003A4F00" w:rsidP="001D0945">
      <w:pPr>
        <w:pStyle w:val="Header"/>
        <w:spacing w:line="276" w:lineRule="auto"/>
        <w:jc w:val="center"/>
        <w:rPr>
          <w:rFonts w:ascii="Arial" w:hAnsi="Arial" w:cs="Arial"/>
          <w:b/>
          <w:bCs/>
          <w:sz w:val="34"/>
          <w:szCs w:val="34"/>
        </w:rPr>
      </w:pPr>
    </w:p>
    <w:p w:rsidR="003A4F00" w:rsidRPr="001D0945" w:rsidRDefault="003A4F00" w:rsidP="001D0945">
      <w:pPr>
        <w:pStyle w:val="Header"/>
        <w:spacing w:line="276" w:lineRule="auto"/>
        <w:jc w:val="center"/>
        <w:rPr>
          <w:rFonts w:ascii="Arial" w:hAnsi="Arial" w:cs="Arial"/>
          <w:b/>
          <w:bCs/>
          <w:sz w:val="34"/>
          <w:szCs w:val="34"/>
        </w:rPr>
      </w:pPr>
      <w:r w:rsidRPr="001D0945">
        <w:rPr>
          <w:rFonts w:ascii="Arial" w:hAnsi="Arial" w:cs="Arial"/>
          <w:b/>
          <w:bCs/>
          <w:sz w:val="34"/>
          <w:szCs w:val="34"/>
        </w:rPr>
        <w:t>Answer Keys</w:t>
      </w:r>
    </w:p>
    <w:p w:rsidR="003A4F00" w:rsidRDefault="003A4F00" w:rsidP="001D0945">
      <w:pPr>
        <w:jc w:val="center"/>
        <w:rPr>
          <w:rFonts w:ascii="Arial" w:hAnsi="Arial" w:cs="Arial"/>
        </w:rPr>
      </w:pPr>
      <w:r w:rsidRPr="001D0945">
        <w:rPr>
          <w:rFonts w:ascii="Arial" w:hAnsi="Arial" w:cs="Arial"/>
        </w:rPr>
        <w:t>(Units 1~10)</w:t>
      </w:r>
    </w:p>
    <w:p w:rsidR="003A4F00" w:rsidRDefault="003A4F00" w:rsidP="002B7B5A">
      <w:pPr>
        <w:rPr>
          <w:rFonts w:ascii="Arial" w:hAnsi="Arial" w:cs="Arial"/>
        </w:rPr>
      </w:pPr>
    </w:p>
    <w:p w:rsidR="003A4F00" w:rsidRDefault="003A4F00" w:rsidP="002B7B5A">
      <w:pPr>
        <w:rPr>
          <w:rFonts w:ascii="Arial" w:hAnsi="Arial" w:cs="Arial"/>
        </w:rPr>
      </w:pPr>
    </w:p>
    <w:tbl>
      <w:tblPr>
        <w:tblW w:w="10788" w:type="dxa"/>
        <w:tblLook w:val="00A0"/>
      </w:tblPr>
      <w:tblGrid>
        <w:gridCol w:w="538"/>
        <w:gridCol w:w="2997"/>
        <w:gridCol w:w="1713"/>
        <w:gridCol w:w="5540"/>
      </w:tblGrid>
      <w:tr w:rsidR="003A4F00" w:rsidTr="004C01F6">
        <w:trPr>
          <w:trHeight w:val="544"/>
        </w:trPr>
        <w:tc>
          <w:tcPr>
            <w:tcW w:w="538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997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continue</w:t>
            </w:r>
          </w:p>
        </w:tc>
        <w:tc>
          <w:tcPr>
            <w:tcW w:w="1713" w:type="dxa"/>
            <w:vAlign w:val="center"/>
          </w:tcPr>
          <w:p w:rsidR="003A4F00" w:rsidRPr="004C01F6" w:rsidRDefault="003A4F00" w:rsidP="004C01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2" type="#_x0000_t32" style="position:absolute;left:0;text-align:left;margin-left:7.4pt;margin-top:9.35pt;width:61.55pt;height:28.5pt;flip:y;z-index:251665920;mso-position-horizontal-relative:text;mso-position-vertical-relative:text" o:connectortype="straight" strokecolor="#0070c0" strokeweight="1pt"/>
              </w:pict>
            </w:r>
            <w:r>
              <w:rPr>
                <w:noProof/>
              </w:rPr>
              <w:pict>
                <v:shape id="_x0000_s1053" type="#_x0000_t32" style="position:absolute;left:0;text-align:left;margin-left:5.95pt;margin-top:10.5pt;width:61.65pt;height:81.35pt;z-index:251663872;mso-position-horizontal-relative:text;mso-position-vertical-relative:text" o:connectortype="straight" strokecolor="#0070c0" strokeweight="1pt"/>
              </w:pict>
            </w:r>
            <w:r>
              <w:rPr>
                <w:noProof/>
              </w:rPr>
              <w:pict>
                <v:group id="_x0000_s1054" style="position:absolute;left:0;text-align:left;margin-left:-1.2pt;margin-top:4.55pt;width:75.55pt;height:7.45pt;z-index:251658752;mso-position-horizontal-relative:text;mso-position-vertical-relative:text" coordorigin="4224,4077" coordsize="1511,149">
                  <v:oval id="_x0000_s1055" style="position:absolute;left:4224;top:4077;width:143;height:143" fillcolor="red" strokecolor="red"/>
                  <v:oval id="_x0000_s1056" style="position:absolute;left:5592;top:4083;width:143;height:143" fillcolor="red" strokecolor="red"/>
                </v:group>
              </w:pict>
            </w:r>
          </w:p>
        </w:tc>
        <w:tc>
          <w:tcPr>
            <w:tcW w:w="5540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skill</w:t>
            </w:r>
          </w:p>
        </w:tc>
      </w:tr>
      <w:tr w:rsidR="003A4F00" w:rsidTr="004C01F6">
        <w:trPr>
          <w:trHeight w:val="544"/>
        </w:trPr>
        <w:tc>
          <w:tcPr>
            <w:tcW w:w="538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997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ability</w:t>
            </w:r>
          </w:p>
        </w:tc>
        <w:tc>
          <w:tcPr>
            <w:tcW w:w="1713" w:type="dxa"/>
            <w:vAlign w:val="center"/>
          </w:tcPr>
          <w:p w:rsidR="003A4F00" w:rsidRPr="004C01F6" w:rsidRDefault="003A4F00" w:rsidP="004C01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57" type="#_x0000_t32" style="position:absolute;left:0;text-align:left;margin-left:3.6pt;margin-top:4.6pt;width:66.75pt;height:62.7pt;flip:y;z-index:251666944;mso-position-horizontal-relative:text;mso-position-vertical-relative:text" o:connectortype="straight" strokecolor="#0070c0" strokeweight="1pt"/>
              </w:pict>
            </w:r>
            <w:r>
              <w:rPr>
                <w:noProof/>
              </w:rPr>
              <w:pict>
                <v:group id="_x0000_s1058" style="position:absolute;left:0;text-align:left;margin-left:-1pt;margin-top:5.1pt;width:75.55pt;height:7.45pt;z-index:251659776;mso-position-horizontal-relative:text;mso-position-vertical-relative:text" coordorigin="4224,4077" coordsize="1511,149">
                  <v:oval id="_x0000_s1059" style="position:absolute;left:4224;top:4077;width:143;height:143" fillcolor="red" strokecolor="red"/>
                  <v:oval id="_x0000_s1060" style="position:absolute;left:5592;top:4083;width:143;height:143" fillcolor="red" strokecolor="red"/>
                </v:group>
              </w:pict>
            </w:r>
          </w:p>
        </w:tc>
        <w:tc>
          <w:tcPr>
            <w:tcW w:w="5540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to not remember something</w:t>
            </w:r>
          </w:p>
        </w:tc>
      </w:tr>
      <w:tr w:rsidR="003A4F00" w:rsidTr="004C01F6">
        <w:trPr>
          <w:trHeight w:val="544"/>
        </w:trPr>
        <w:tc>
          <w:tcPr>
            <w:tcW w:w="538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997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geography</w:t>
            </w:r>
          </w:p>
        </w:tc>
        <w:tc>
          <w:tcPr>
            <w:tcW w:w="1713" w:type="dxa"/>
            <w:vAlign w:val="center"/>
          </w:tcPr>
          <w:p w:rsidR="003A4F00" w:rsidRPr="004C01F6" w:rsidRDefault="003A4F00" w:rsidP="004C01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61" type="#_x0000_t32" style="position:absolute;left:0;text-align:left;margin-left:3.6pt;margin-top:4.3pt;width:65.7pt;height:61.95pt;z-index:251664896;mso-position-horizontal-relative:text;mso-position-vertical-relative:text" o:connectortype="straight" strokecolor="#0070c0" strokeweight="1pt"/>
              </w:pict>
            </w:r>
            <w:r>
              <w:rPr>
                <w:noProof/>
              </w:rPr>
              <w:pict>
                <v:shape id="_x0000_s1062" type="#_x0000_t32" style="position:absolute;left:0;text-align:left;margin-left:3.6pt;margin-top:4pt;width:66.75pt;height:63.3pt;flip:y;z-index:251667968;mso-position-horizontal-relative:text;mso-position-vertical-relative:text" o:connectortype="straight" strokecolor="#0070c0" strokeweight="1pt"/>
              </w:pict>
            </w:r>
            <w:r>
              <w:rPr>
                <w:noProof/>
              </w:rPr>
              <w:pict>
                <v:group id="_x0000_s1063" style="position:absolute;left:0;text-align:left;margin-left:-.9pt;margin-top:4.75pt;width:75.55pt;height:7.45pt;z-index:251660800;mso-position-horizontal-relative:text;mso-position-vertical-relative:text" coordorigin="4224,4077" coordsize="1511,149">
                  <v:oval id="_x0000_s1064" style="position:absolute;left:4224;top:4077;width:143;height:143" fillcolor="red" strokecolor="red"/>
                  <v:oval id="_x0000_s1065" style="position:absolute;left:5592;top:4083;width:143;height:143" fillcolor="red" strokecolor="red"/>
                </v:group>
              </w:pict>
            </w:r>
          </w:p>
        </w:tc>
        <w:tc>
          <w:tcPr>
            <w:tcW w:w="5540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very strange</w:t>
            </w:r>
          </w:p>
        </w:tc>
      </w:tr>
      <w:tr w:rsidR="003A4F00" w:rsidTr="004C01F6">
        <w:trPr>
          <w:trHeight w:val="518"/>
        </w:trPr>
        <w:tc>
          <w:tcPr>
            <w:tcW w:w="538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997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forget</w:t>
            </w:r>
          </w:p>
        </w:tc>
        <w:tc>
          <w:tcPr>
            <w:tcW w:w="1713" w:type="dxa"/>
            <w:vAlign w:val="center"/>
          </w:tcPr>
          <w:p w:rsidR="003A4F00" w:rsidRPr="004C01F6" w:rsidRDefault="003A4F00" w:rsidP="004C01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group id="_x0000_s1066" style="position:absolute;left:0;text-align:left;margin-left:-.8pt;margin-top:4.95pt;width:75.55pt;height:7.45pt;z-index:251661824;mso-position-horizontal-relative:text;mso-position-vertical-relative:text" coordorigin="4224,4077" coordsize="1511,149">
                  <v:oval id="_x0000_s1067" style="position:absolute;left:4224;top:4077;width:143;height:143" fillcolor="red" strokecolor="red"/>
                  <v:oval id="_x0000_s1068" style="position:absolute;left:5592;top:4083;width:143;height:143" fillcolor="red" strokecolor="red"/>
                </v:group>
              </w:pict>
            </w:r>
          </w:p>
        </w:tc>
        <w:tc>
          <w:tcPr>
            <w:tcW w:w="5540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to keep doing something</w:t>
            </w:r>
          </w:p>
        </w:tc>
      </w:tr>
      <w:tr w:rsidR="003A4F00" w:rsidTr="004C01F6">
        <w:trPr>
          <w:trHeight w:val="544"/>
        </w:trPr>
        <w:tc>
          <w:tcPr>
            <w:tcW w:w="538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997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weird</w:t>
            </w:r>
          </w:p>
        </w:tc>
        <w:tc>
          <w:tcPr>
            <w:tcW w:w="1713" w:type="dxa"/>
            <w:vAlign w:val="center"/>
          </w:tcPr>
          <w:p w:rsidR="003A4F00" w:rsidRPr="004C01F6" w:rsidRDefault="003A4F00" w:rsidP="004C01F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group id="_x0000_s1069" style="position:absolute;left:0;text-align:left;margin-left:-1pt;margin-top:4.4pt;width:75.55pt;height:7.45pt;z-index:251662848;mso-position-horizontal-relative:text;mso-position-vertical-relative:text" coordorigin="4224,4077" coordsize="1511,149">
                  <v:oval id="_x0000_s1070" style="position:absolute;left:4224;top:4077;width:143;height:143" fillcolor="red" strokecolor="red"/>
                  <v:oval id="_x0000_s1071" style="position:absolute;left:5592;top:4083;width:143;height:143" fillcolor="red" strokecolor="red"/>
                </v:group>
              </w:pict>
            </w:r>
          </w:p>
        </w:tc>
        <w:tc>
          <w:tcPr>
            <w:tcW w:w="5540" w:type="dxa"/>
            <w:vAlign w:val="center"/>
          </w:tcPr>
          <w:p w:rsidR="003A4F00" w:rsidRPr="004C01F6" w:rsidRDefault="003A4F00" w:rsidP="004C01F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C01F6">
              <w:rPr>
                <w:rFonts w:ascii="Arial" w:hAnsi="Arial" w:cs="Arial"/>
                <w:sz w:val="24"/>
                <w:szCs w:val="24"/>
              </w:rPr>
              <w:t>the study of the earth and its countries</w:t>
            </w:r>
          </w:p>
        </w:tc>
      </w:tr>
    </w:tbl>
    <w:p w:rsidR="003A4F00" w:rsidRPr="001D0945" w:rsidRDefault="003A4F00" w:rsidP="001D094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3A4F00" w:rsidRPr="001D0945" w:rsidRDefault="003A4F00" w:rsidP="001D0945">
      <w:pPr>
        <w:spacing w:line="360" w:lineRule="auto"/>
        <w:ind w:firstLineChars="50" w:firstLine="120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6.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overseas</w:t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    </w:t>
      </w:r>
      <w:r w:rsidRPr="001D0945">
        <w:rPr>
          <w:rFonts w:ascii="Arial" w:hAnsi="Arial" w:cs="Arial"/>
          <w:sz w:val="24"/>
          <w:szCs w:val="24"/>
        </w:rPr>
        <w:t>7.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collect</w:t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>8.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chemical</w:t>
      </w:r>
      <w:r w:rsidRPr="001D0945">
        <w:rPr>
          <w:rFonts w:ascii="Arial" w:hAnsi="Arial" w:cs="Arial"/>
          <w:sz w:val="24"/>
          <w:szCs w:val="24"/>
        </w:rPr>
        <w:tab/>
        <w:t xml:space="preserve">    9.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created</w:t>
      </w:r>
      <w:r>
        <w:rPr>
          <w:rFonts w:ascii="Arial" w:hAnsi="Arial" w:cs="Arial"/>
          <w:sz w:val="24"/>
          <w:szCs w:val="24"/>
        </w:rPr>
        <w:tab/>
        <w:t xml:space="preserve">       </w:t>
      </w:r>
      <w:r w:rsidRPr="001D0945">
        <w:rPr>
          <w:rFonts w:ascii="Arial" w:hAnsi="Arial" w:cs="Arial"/>
          <w:sz w:val="24"/>
          <w:szCs w:val="24"/>
        </w:rPr>
        <w:t xml:space="preserve">10. </w:t>
      </w:r>
      <w:r>
        <w:rPr>
          <w:rFonts w:ascii="Arial" w:hAnsi="Arial" w:cs="Arial"/>
          <w:sz w:val="24"/>
          <w:szCs w:val="24"/>
        </w:rPr>
        <w:t>pinches</w:t>
      </w:r>
    </w:p>
    <w:p w:rsidR="003A4F00" w:rsidRPr="001D0945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</w:p>
    <w:p w:rsidR="003A4F00" w:rsidRPr="002E00D4" w:rsidRDefault="003A4F00" w:rsidP="001D094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3A4F00" w:rsidRPr="00634E38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634E38">
        <w:rPr>
          <w:rFonts w:ascii="Arial" w:hAnsi="Arial" w:cs="Arial"/>
          <w:sz w:val="24"/>
          <w:szCs w:val="24"/>
        </w:rPr>
        <w:t xml:space="preserve">11. </w:t>
      </w:r>
      <w:r>
        <w:rPr>
          <w:rFonts w:ascii="Arial" w:hAnsi="Arial" w:cs="Arial"/>
          <w:sz w:val="24"/>
          <w:szCs w:val="24"/>
        </w:rPr>
        <w:t>collecting</w:t>
      </w:r>
    </w:p>
    <w:p w:rsidR="003A4F00" w:rsidRPr="00634E38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634E38">
        <w:rPr>
          <w:rFonts w:ascii="Arial" w:hAnsi="Arial" w:cs="Arial"/>
          <w:sz w:val="24"/>
          <w:szCs w:val="24"/>
        </w:rPr>
        <w:t xml:space="preserve">12. </w:t>
      </w:r>
      <w:r>
        <w:rPr>
          <w:rFonts w:ascii="Arial" w:hAnsi="Arial" w:cs="Arial"/>
          <w:sz w:val="24"/>
          <w:szCs w:val="24"/>
        </w:rPr>
        <w:t>forget</w:t>
      </w:r>
    </w:p>
    <w:p w:rsidR="003A4F00" w:rsidRPr="00634E38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634E38">
        <w:rPr>
          <w:rFonts w:ascii="Arial" w:hAnsi="Arial" w:cs="Arial"/>
          <w:sz w:val="24"/>
          <w:szCs w:val="24"/>
        </w:rPr>
        <w:t xml:space="preserve">13. </w:t>
      </w:r>
      <w:r>
        <w:rPr>
          <w:rFonts w:ascii="Arial" w:hAnsi="Arial" w:cs="Arial"/>
          <w:sz w:val="24"/>
          <w:szCs w:val="24"/>
        </w:rPr>
        <w:t>signs</w:t>
      </w:r>
    </w:p>
    <w:p w:rsidR="003A4F00" w:rsidRPr="00634E38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634E38">
        <w:rPr>
          <w:rFonts w:ascii="Arial" w:hAnsi="Arial" w:cs="Arial"/>
          <w:sz w:val="24"/>
          <w:szCs w:val="24"/>
        </w:rPr>
        <w:t xml:space="preserve">14. </w:t>
      </w:r>
      <w:r>
        <w:rPr>
          <w:rFonts w:ascii="Arial" w:hAnsi="Arial" w:cs="Arial"/>
          <w:sz w:val="24"/>
          <w:szCs w:val="24"/>
        </w:rPr>
        <w:t>forest</w:t>
      </w:r>
    </w:p>
    <w:p w:rsidR="003A4F00" w:rsidRPr="001D0945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634E38">
        <w:rPr>
          <w:rFonts w:ascii="Arial" w:hAnsi="Arial" w:cs="Arial"/>
          <w:sz w:val="24"/>
          <w:szCs w:val="24"/>
        </w:rPr>
        <w:t xml:space="preserve">15. </w:t>
      </w:r>
      <w:r>
        <w:rPr>
          <w:rFonts w:ascii="Arial" w:hAnsi="Arial" w:cs="Arial"/>
          <w:sz w:val="24"/>
          <w:szCs w:val="24"/>
        </w:rPr>
        <w:t>more</w:t>
      </w:r>
    </w:p>
    <w:p w:rsidR="003A4F00" w:rsidRPr="001D0945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</w:p>
    <w:p w:rsidR="003A4F00" w:rsidRPr="001D0945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</w:p>
    <w:p w:rsidR="003A4F00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 a</w:t>
      </w:r>
    </w:p>
    <w:p w:rsidR="003A4F00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 c</w:t>
      </w:r>
    </w:p>
    <w:p w:rsidR="003A4F00" w:rsidRPr="001D0945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 c</w:t>
      </w:r>
    </w:p>
    <w:p w:rsidR="003A4F00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 a</w:t>
      </w:r>
    </w:p>
    <w:p w:rsidR="003A4F00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20. </w:t>
      </w:r>
      <w:r>
        <w:rPr>
          <w:rFonts w:ascii="Arial" w:hAnsi="Arial" w:cs="Arial"/>
          <w:sz w:val="24"/>
          <w:szCs w:val="24"/>
        </w:rPr>
        <w:t>b</w:t>
      </w:r>
    </w:p>
    <w:p w:rsidR="003A4F00" w:rsidRPr="001D0945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 b</w:t>
      </w:r>
    </w:p>
    <w:p w:rsidR="003A4F00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 d</w:t>
      </w:r>
    </w:p>
    <w:p w:rsidR="003A4F00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 b</w:t>
      </w:r>
    </w:p>
    <w:p w:rsidR="003A4F00" w:rsidRPr="001D0945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 a</w:t>
      </w:r>
    </w:p>
    <w:p w:rsidR="003A4F00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 b</w:t>
      </w:r>
    </w:p>
    <w:p w:rsidR="003A4F00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 b</w:t>
      </w:r>
    </w:p>
    <w:p w:rsidR="003A4F00" w:rsidRPr="001D0945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27. c</w:t>
      </w:r>
    </w:p>
    <w:p w:rsidR="003A4F00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 c</w:t>
      </w:r>
    </w:p>
    <w:p w:rsidR="003A4F00" w:rsidRDefault="003A4F00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 b</w:t>
      </w:r>
    </w:p>
    <w:p w:rsidR="003A4F00" w:rsidRPr="002E00D4" w:rsidRDefault="003A4F00" w:rsidP="002E00D4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 c</w:t>
      </w:r>
    </w:p>
    <w:sectPr w:rsidR="003A4F00" w:rsidRPr="002E00D4" w:rsidSect="007F4193">
      <w:pgSz w:w="11906" w:h="16838"/>
      <w:pgMar w:top="720" w:right="720" w:bottom="720" w:left="720" w:header="851" w:footer="0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F00" w:rsidRDefault="003A4F00" w:rsidP="003D66DE">
      <w:r>
        <w:separator/>
      </w:r>
    </w:p>
  </w:endnote>
  <w:endnote w:type="continuationSeparator" w:id="0">
    <w:p w:rsidR="003A4F00" w:rsidRDefault="003A4F00" w:rsidP="003D6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 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맑은 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F00" w:rsidRDefault="003A4F00">
    <w:pPr>
      <w:pStyle w:val="Foot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-11.25pt;margin-top:-1.8pt;width:230.25pt;height:24.75pt;z-index:251663360" stroked="f">
          <v:textbox style="mso-next-textbox:#_x0000_s2051">
            <w:txbxContent>
              <w:p w:rsidR="003A4F00" w:rsidRDefault="003A4F00">
                <w:r>
                  <w:t xml:space="preserve">Copyright </w:t>
                </w:r>
                <w:r>
                  <w:fldChar w:fldCharType="begin"/>
                </w:r>
                <w:r>
                  <w:instrText xml:space="preserve"> eq \o\ac(○,</w:instrText>
                </w:r>
                <w:r w:rsidRPr="007F4193">
                  <w:rPr>
                    <w:position w:val="2"/>
                    <w:sz w:val="14"/>
                  </w:rPr>
                  <w:instrText>C</w:instrText>
                </w:r>
                <w:r>
                  <w:instrText>)</w:instrText>
                </w:r>
                <w:r>
                  <w:fldChar w:fldCharType="end"/>
                </w:r>
                <w:r>
                  <w:t xml:space="preserve"> </w:t>
                </w:r>
                <w:r w:rsidRPr="007F4193">
                  <w:rPr>
                    <w:b/>
                  </w:rPr>
                  <w:t>e-future</w:t>
                </w:r>
                <w:r>
                  <w:t xml:space="preserve"> All right Reserved.</w:t>
                </w:r>
              </w:p>
            </w:txbxContent>
          </v:textbox>
        </v:shape>
      </w:pict>
    </w:r>
    <w:fldSimple w:instr=" PAGE   \* MERGEFORMAT ">
      <w:r w:rsidRPr="004146C7">
        <w:rPr>
          <w:noProof/>
          <w:lang w:val="ko-KR"/>
        </w:rPr>
        <w:t>1</w:t>
      </w:r>
    </w:fldSimple>
  </w:p>
  <w:p w:rsidR="003A4F00" w:rsidRDefault="003A4F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F00" w:rsidRDefault="003A4F00" w:rsidP="003D66DE">
      <w:r>
        <w:separator/>
      </w:r>
    </w:p>
  </w:footnote>
  <w:footnote w:type="continuationSeparator" w:id="0">
    <w:p w:rsidR="003A4F00" w:rsidRDefault="003A4F00" w:rsidP="003D66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F00" w:rsidRDefault="003A4F00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82.9pt;margin-top:-13.55pt;width:138.8pt;height:25.95pt;z-index:251660288" filled="f" stroked="f">
          <v:textbox style="mso-next-textbox:#_x0000_s2049">
            <w:txbxContent>
              <w:p w:rsidR="003A4F00" w:rsidRPr="004C01F6" w:rsidRDefault="003A4F00">
                <w:pPr>
                  <w:rPr>
                    <w:b/>
                    <w:color w:val="000000"/>
                    <w:sz w:val="18"/>
                    <w:szCs w:val="18"/>
                  </w:rPr>
                </w:pPr>
                <w:r w:rsidRPr="004C01F6">
                  <w:rPr>
                    <w:b/>
                    <w:color w:val="000000"/>
                    <w:sz w:val="18"/>
                    <w:szCs w:val="18"/>
                  </w:rPr>
                  <w:t>Reading Rocket 1 (Midterm)</w:t>
                </w: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" o:spid="_x0000_s2050" type="#_x0000_t75" alt="efuture logo.jpg" style="position:absolute;left:0;text-align:left;margin-left:7.05pt;margin-top:-10.8pt;width:58.1pt;height:20.15pt;z-index:-251655168;visibility:visible;mso-wrap-distance-bottom:.39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">
          <v:imagedata r:id="rId1" o:title=""/>
          <o:lock v:ext="edit" aspectratio="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0B6B"/>
    <w:multiLevelType w:val="hybridMultilevel"/>
    <w:tmpl w:val="92BC9B9E"/>
    <w:lvl w:ilvl="0" w:tplc="181C4306">
      <w:start w:val="1"/>
      <w:numFmt w:val="lowerLetter"/>
      <w:lvlText w:val="%1."/>
      <w:lvlJc w:val="left"/>
      <w:pPr>
        <w:ind w:left="114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3" w:hanging="400"/>
      </w:pPr>
      <w:rPr>
        <w:rFonts w:cs="Times New Roman"/>
      </w:rPr>
    </w:lvl>
  </w:abstractNum>
  <w:abstractNum w:abstractNumId="1">
    <w:nsid w:val="077F4DE2"/>
    <w:multiLevelType w:val="hybridMultilevel"/>
    <w:tmpl w:val="27F2C4E6"/>
    <w:lvl w:ilvl="0" w:tplc="0DFA90A8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">
    <w:nsid w:val="0B753687"/>
    <w:multiLevelType w:val="hybridMultilevel"/>
    <w:tmpl w:val="E39462C4"/>
    <w:lvl w:ilvl="0" w:tplc="E3EEBD7C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  <w:rPr>
        <w:rFonts w:cs="Times New Roman"/>
      </w:rPr>
    </w:lvl>
  </w:abstractNum>
  <w:abstractNum w:abstractNumId="3">
    <w:nsid w:val="15F04EA8"/>
    <w:multiLevelType w:val="hybridMultilevel"/>
    <w:tmpl w:val="DADE0874"/>
    <w:lvl w:ilvl="0" w:tplc="2216F6E2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4">
    <w:nsid w:val="19C311AD"/>
    <w:multiLevelType w:val="hybridMultilevel"/>
    <w:tmpl w:val="5F4C3D66"/>
    <w:lvl w:ilvl="0" w:tplc="E22EBA0E">
      <w:start w:val="1"/>
      <w:numFmt w:val="upperLetter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8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8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8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8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80" w:hanging="400"/>
      </w:pPr>
      <w:rPr>
        <w:rFonts w:cs="Times New Roman"/>
      </w:rPr>
    </w:lvl>
  </w:abstractNum>
  <w:abstractNum w:abstractNumId="5">
    <w:nsid w:val="1A706E49"/>
    <w:multiLevelType w:val="hybridMultilevel"/>
    <w:tmpl w:val="C9DA28AE"/>
    <w:lvl w:ilvl="0" w:tplc="9CF6F350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6">
    <w:nsid w:val="1AF42BB9"/>
    <w:multiLevelType w:val="hybridMultilevel"/>
    <w:tmpl w:val="1D20CD94"/>
    <w:lvl w:ilvl="0" w:tplc="7F7ADDEA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7">
    <w:nsid w:val="1D434D82"/>
    <w:multiLevelType w:val="hybridMultilevel"/>
    <w:tmpl w:val="4DBEC176"/>
    <w:lvl w:ilvl="0" w:tplc="98D2504E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8">
    <w:nsid w:val="1DD07B06"/>
    <w:multiLevelType w:val="hybridMultilevel"/>
    <w:tmpl w:val="C86EA7AA"/>
    <w:lvl w:ilvl="0" w:tplc="E3780B46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9">
    <w:nsid w:val="22956985"/>
    <w:multiLevelType w:val="hybridMultilevel"/>
    <w:tmpl w:val="1750D69A"/>
    <w:lvl w:ilvl="0" w:tplc="9514CDFE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0">
    <w:nsid w:val="3188629C"/>
    <w:multiLevelType w:val="hybridMultilevel"/>
    <w:tmpl w:val="F0B4B802"/>
    <w:lvl w:ilvl="0" w:tplc="5290DEA4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1">
    <w:nsid w:val="33987950"/>
    <w:multiLevelType w:val="hybridMultilevel"/>
    <w:tmpl w:val="60D89A06"/>
    <w:lvl w:ilvl="0" w:tplc="1FDEE9C2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2">
    <w:nsid w:val="3F9E53F1"/>
    <w:multiLevelType w:val="hybridMultilevel"/>
    <w:tmpl w:val="971A61B6"/>
    <w:lvl w:ilvl="0" w:tplc="496E8A6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  <w:rPr>
        <w:rFonts w:cs="Times New Roman"/>
      </w:rPr>
    </w:lvl>
  </w:abstractNum>
  <w:abstractNum w:abstractNumId="13">
    <w:nsid w:val="422A12C0"/>
    <w:multiLevelType w:val="hybridMultilevel"/>
    <w:tmpl w:val="EDFA422A"/>
    <w:lvl w:ilvl="0" w:tplc="53E61F80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4">
    <w:nsid w:val="45DC508F"/>
    <w:multiLevelType w:val="hybridMultilevel"/>
    <w:tmpl w:val="ECDAFE6A"/>
    <w:lvl w:ilvl="0" w:tplc="ED6A8578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5">
    <w:nsid w:val="4EBC430E"/>
    <w:multiLevelType w:val="hybridMultilevel"/>
    <w:tmpl w:val="AEB4C8EC"/>
    <w:lvl w:ilvl="0" w:tplc="80026CAE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6">
    <w:nsid w:val="4FE4324D"/>
    <w:multiLevelType w:val="hybridMultilevel"/>
    <w:tmpl w:val="914C890E"/>
    <w:lvl w:ilvl="0" w:tplc="F770412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  <w:rPr>
        <w:rFonts w:cs="Times New Roman"/>
      </w:rPr>
    </w:lvl>
  </w:abstractNum>
  <w:abstractNum w:abstractNumId="17">
    <w:nsid w:val="543F4E10"/>
    <w:multiLevelType w:val="hybridMultilevel"/>
    <w:tmpl w:val="681A2D8E"/>
    <w:lvl w:ilvl="0" w:tplc="33D03518">
      <w:start w:val="1"/>
      <w:numFmt w:val="lowerLetter"/>
      <w:lvlText w:val="%1."/>
      <w:lvlJc w:val="left"/>
      <w:pPr>
        <w:ind w:left="114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3" w:hanging="400"/>
      </w:pPr>
      <w:rPr>
        <w:rFonts w:cs="Times New Roman"/>
      </w:rPr>
    </w:lvl>
  </w:abstractNum>
  <w:abstractNum w:abstractNumId="18">
    <w:nsid w:val="5B423060"/>
    <w:multiLevelType w:val="hybridMultilevel"/>
    <w:tmpl w:val="84AC3CCA"/>
    <w:lvl w:ilvl="0" w:tplc="67D83084">
      <w:start w:val="1"/>
      <w:numFmt w:val="lowerLetter"/>
      <w:lvlText w:val="%1."/>
      <w:lvlJc w:val="left"/>
      <w:pPr>
        <w:ind w:left="1142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2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2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2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2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2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2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2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2" w:hanging="400"/>
      </w:pPr>
      <w:rPr>
        <w:rFonts w:cs="Times New Roman"/>
      </w:rPr>
    </w:lvl>
  </w:abstractNum>
  <w:abstractNum w:abstractNumId="19">
    <w:nsid w:val="5CEB6D69"/>
    <w:multiLevelType w:val="hybridMultilevel"/>
    <w:tmpl w:val="A05A1BBC"/>
    <w:lvl w:ilvl="0" w:tplc="B1603EB8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  <w:rPr>
        <w:rFonts w:cs="Times New Roman"/>
      </w:rPr>
    </w:lvl>
  </w:abstractNum>
  <w:abstractNum w:abstractNumId="20">
    <w:nsid w:val="608528E8"/>
    <w:multiLevelType w:val="hybridMultilevel"/>
    <w:tmpl w:val="D5CCAC6A"/>
    <w:lvl w:ilvl="0" w:tplc="22CA1952">
      <w:start w:val="1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6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6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  <w:rPr>
        <w:rFonts w:cs="Times New Roman"/>
      </w:rPr>
    </w:lvl>
  </w:abstractNum>
  <w:abstractNum w:abstractNumId="21">
    <w:nsid w:val="67143735"/>
    <w:multiLevelType w:val="hybridMultilevel"/>
    <w:tmpl w:val="567C611E"/>
    <w:lvl w:ilvl="0" w:tplc="AF1E87E8">
      <w:start w:val="1"/>
      <w:numFmt w:val="lowerLetter"/>
      <w:lvlText w:val="%1."/>
      <w:lvlJc w:val="left"/>
      <w:pPr>
        <w:ind w:left="1158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98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8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98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98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98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98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98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98" w:hanging="400"/>
      </w:pPr>
      <w:rPr>
        <w:rFonts w:cs="Times New Roman"/>
      </w:rPr>
    </w:lvl>
  </w:abstractNum>
  <w:abstractNum w:abstractNumId="22">
    <w:nsid w:val="6B502F09"/>
    <w:multiLevelType w:val="hybridMultilevel"/>
    <w:tmpl w:val="83D4CD88"/>
    <w:lvl w:ilvl="0" w:tplc="C4907492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3">
    <w:nsid w:val="6CD1673C"/>
    <w:multiLevelType w:val="hybridMultilevel"/>
    <w:tmpl w:val="813658B2"/>
    <w:lvl w:ilvl="0" w:tplc="2856D01C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4">
    <w:nsid w:val="6D494557"/>
    <w:multiLevelType w:val="hybridMultilevel"/>
    <w:tmpl w:val="AA60AAF6"/>
    <w:lvl w:ilvl="0" w:tplc="D2AEDF3C">
      <w:start w:val="1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6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6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  <w:rPr>
        <w:rFonts w:cs="Times New Roman"/>
      </w:rPr>
    </w:lvl>
  </w:abstractNum>
  <w:abstractNum w:abstractNumId="25">
    <w:nsid w:val="6DD262B0"/>
    <w:multiLevelType w:val="hybridMultilevel"/>
    <w:tmpl w:val="9210E6F6"/>
    <w:lvl w:ilvl="0" w:tplc="12B4D804">
      <w:start w:val="1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6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6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  <w:rPr>
        <w:rFonts w:cs="Times New Roman"/>
      </w:rPr>
    </w:lvl>
  </w:abstractNum>
  <w:abstractNum w:abstractNumId="26">
    <w:nsid w:val="6F33496F"/>
    <w:multiLevelType w:val="hybridMultilevel"/>
    <w:tmpl w:val="C9288C2C"/>
    <w:lvl w:ilvl="0" w:tplc="8924A726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7">
    <w:nsid w:val="75C85773"/>
    <w:multiLevelType w:val="hybridMultilevel"/>
    <w:tmpl w:val="72F0F96C"/>
    <w:lvl w:ilvl="0" w:tplc="C3C62D7C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num w:numId="1">
    <w:abstractNumId w:val="19"/>
  </w:num>
  <w:num w:numId="2">
    <w:abstractNumId w:val="25"/>
  </w:num>
  <w:num w:numId="3">
    <w:abstractNumId w:val="10"/>
  </w:num>
  <w:num w:numId="4">
    <w:abstractNumId w:val="17"/>
  </w:num>
  <w:num w:numId="5">
    <w:abstractNumId w:val="8"/>
  </w:num>
  <w:num w:numId="6">
    <w:abstractNumId w:val="1"/>
  </w:num>
  <w:num w:numId="7">
    <w:abstractNumId w:val="22"/>
  </w:num>
  <w:num w:numId="8">
    <w:abstractNumId w:val="14"/>
  </w:num>
  <w:num w:numId="9">
    <w:abstractNumId w:val="23"/>
  </w:num>
  <w:num w:numId="10">
    <w:abstractNumId w:val="2"/>
  </w:num>
  <w:num w:numId="11">
    <w:abstractNumId w:val="3"/>
  </w:num>
  <w:num w:numId="12">
    <w:abstractNumId w:val="26"/>
  </w:num>
  <w:num w:numId="13">
    <w:abstractNumId w:val="9"/>
  </w:num>
  <w:num w:numId="14">
    <w:abstractNumId w:val="18"/>
  </w:num>
  <w:num w:numId="15">
    <w:abstractNumId w:val="21"/>
  </w:num>
  <w:num w:numId="16">
    <w:abstractNumId w:val="5"/>
  </w:num>
  <w:num w:numId="17">
    <w:abstractNumId w:val="27"/>
  </w:num>
  <w:num w:numId="18">
    <w:abstractNumId w:val="12"/>
  </w:num>
  <w:num w:numId="19">
    <w:abstractNumId w:val="0"/>
  </w:num>
  <w:num w:numId="20">
    <w:abstractNumId w:val="7"/>
  </w:num>
  <w:num w:numId="21">
    <w:abstractNumId w:val="6"/>
  </w:num>
  <w:num w:numId="22">
    <w:abstractNumId w:val="15"/>
  </w:num>
  <w:num w:numId="23">
    <w:abstractNumId w:val="16"/>
  </w:num>
  <w:num w:numId="24">
    <w:abstractNumId w:val="11"/>
  </w:num>
  <w:num w:numId="25">
    <w:abstractNumId w:val="13"/>
  </w:num>
  <w:num w:numId="26">
    <w:abstractNumId w:val="4"/>
  </w:num>
  <w:num w:numId="27">
    <w:abstractNumId w:val="20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66DE"/>
    <w:rsid w:val="00005EBF"/>
    <w:rsid w:val="00013EBE"/>
    <w:rsid w:val="00037C4C"/>
    <w:rsid w:val="000868BB"/>
    <w:rsid w:val="00106E78"/>
    <w:rsid w:val="001623D6"/>
    <w:rsid w:val="00165DE5"/>
    <w:rsid w:val="0016782A"/>
    <w:rsid w:val="00191A9A"/>
    <w:rsid w:val="001A22CD"/>
    <w:rsid w:val="001D0945"/>
    <w:rsid w:val="001F6E9B"/>
    <w:rsid w:val="002109F8"/>
    <w:rsid w:val="00225171"/>
    <w:rsid w:val="00247B87"/>
    <w:rsid w:val="00253E27"/>
    <w:rsid w:val="002875CB"/>
    <w:rsid w:val="002B6B08"/>
    <w:rsid w:val="002B7B5A"/>
    <w:rsid w:val="002C02DF"/>
    <w:rsid w:val="002E00D4"/>
    <w:rsid w:val="002F1FD6"/>
    <w:rsid w:val="002F346B"/>
    <w:rsid w:val="002F781F"/>
    <w:rsid w:val="003221FD"/>
    <w:rsid w:val="0035122D"/>
    <w:rsid w:val="00353B60"/>
    <w:rsid w:val="00361FEB"/>
    <w:rsid w:val="0038069A"/>
    <w:rsid w:val="00380D46"/>
    <w:rsid w:val="00396392"/>
    <w:rsid w:val="003A4A37"/>
    <w:rsid w:val="003A4F00"/>
    <w:rsid w:val="003B4A0A"/>
    <w:rsid w:val="003D1FCF"/>
    <w:rsid w:val="003D3B39"/>
    <w:rsid w:val="003D4BDE"/>
    <w:rsid w:val="003D66DE"/>
    <w:rsid w:val="003F6E50"/>
    <w:rsid w:val="004064DC"/>
    <w:rsid w:val="004146C7"/>
    <w:rsid w:val="00430B7B"/>
    <w:rsid w:val="00431B29"/>
    <w:rsid w:val="00455395"/>
    <w:rsid w:val="00457B26"/>
    <w:rsid w:val="00473645"/>
    <w:rsid w:val="00475DBC"/>
    <w:rsid w:val="004877AD"/>
    <w:rsid w:val="004C01F6"/>
    <w:rsid w:val="00530B02"/>
    <w:rsid w:val="00556BCD"/>
    <w:rsid w:val="00561A80"/>
    <w:rsid w:val="00565AC8"/>
    <w:rsid w:val="0059659B"/>
    <w:rsid w:val="005A4C6C"/>
    <w:rsid w:val="005A68BA"/>
    <w:rsid w:val="005E3042"/>
    <w:rsid w:val="005F0597"/>
    <w:rsid w:val="006116DC"/>
    <w:rsid w:val="006167ED"/>
    <w:rsid w:val="00631BF3"/>
    <w:rsid w:val="00634E38"/>
    <w:rsid w:val="00645A8C"/>
    <w:rsid w:val="00660375"/>
    <w:rsid w:val="00664E06"/>
    <w:rsid w:val="0069069D"/>
    <w:rsid w:val="00695081"/>
    <w:rsid w:val="006A6A54"/>
    <w:rsid w:val="006E2221"/>
    <w:rsid w:val="00705A8D"/>
    <w:rsid w:val="00713E82"/>
    <w:rsid w:val="00741E2A"/>
    <w:rsid w:val="0074323E"/>
    <w:rsid w:val="00753F7B"/>
    <w:rsid w:val="007C5585"/>
    <w:rsid w:val="007D5230"/>
    <w:rsid w:val="007F324D"/>
    <w:rsid w:val="007F4193"/>
    <w:rsid w:val="008041CC"/>
    <w:rsid w:val="00804F47"/>
    <w:rsid w:val="00814CB0"/>
    <w:rsid w:val="00814E13"/>
    <w:rsid w:val="00830310"/>
    <w:rsid w:val="00841C09"/>
    <w:rsid w:val="008457FE"/>
    <w:rsid w:val="00893638"/>
    <w:rsid w:val="008B2162"/>
    <w:rsid w:val="008B6BC4"/>
    <w:rsid w:val="008D77C3"/>
    <w:rsid w:val="008E0C5D"/>
    <w:rsid w:val="008E12B2"/>
    <w:rsid w:val="008F3E2B"/>
    <w:rsid w:val="00904E3B"/>
    <w:rsid w:val="009116AF"/>
    <w:rsid w:val="0092194F"/>
    <w:rsid w:val="0097543B"/>
    <w:rsid w:val="009A50FD"/>
    <w:rsid w:val="009A7168"/>
    <w:rsid w:val="009A7F4A"/>
    <w:rsid w:val="009D3FEA"/>
    <w:rsid w:val="009D5EC0"/>
    <w:rsid w:val="00A75E25"/>
    <w:rsid w:val="00A87202"/>
    <w:rsid w:val="00A901F9"/>
    <w:rsid w:val="00A91496"/>
    <w:rsid w:val="00A914A9"/>
    <w:rsid w:val="00AC3A07"/>
    <w:rsid w:val="00AF650D"/>
    <w:rsid w:val="00B25994"/>
    <w:rsid w:val="00B52EFF"/>
    <w:rsid w:val="00B63177"/>
    <w:rsid w:val="00B67558"/>
    <w:rsid w:val="00B7613F"/>
    <w:rsid w:val="00B87D4D"/>
    <w:rsid w:val="00B93180"/>
    <w:rsid w:val="00BD07E8"/>
    <w:rsid w:val="00C151CD"/>
    <w:rsid w:val="00C56E84"/>
    <w:rsid w:val="00CA7EC3"/>
    <w:rsid w:val="00CB2C7A"/>
    <w:rsid w:val="00CB2D46"/>
    <w:rsid w:val="00CD5B67"/>
    <w:rsid w:val="00CE445F"/>
    <w:rsid w:val="00D13840"/>
    <w:rsid w:val="00D16A18"/>
    <w:rsid w:val="00D84397"/>
    <w:rsid w:val="00D91800"/>
    <w:rsid w:val="00D95E02"/>
    <w:rsid w:val="00DA3EC5"/>
    <w:rsid w:val="00DB0BAA"/>
    <w:rsid w:val="00DC0BB4"/>
    <w:rsid w:val="00DC3CE9"/>
    <w:rsid w:val="00DC6A05"/>
    <w:rsid w:val="00DD2A75"/>
    <w:rsid w:val="00DF0B9C"/>
    <w:rsid w:val="00DF39FE"/>
    <w:rsid w:val="00E02A2C"/>
    <w:rsid w:val="00E24EE3"/>
    <w:rsid w:val="00E25471"/>
    <w:rsid w:val="00E37495"/>
    <w:rsid w:val="00E558ED"/>
    <w:rsid w:val="00E62DB3"/>
    <w:rsid w:val="00E713E9"/>
    <w:rsid w:val="00E80552"/>
    <w:rsid w:val="00E8533C"/>
    <w:rsid w:val="00E908E3"/>
    <w:rsid w:val="00EA3F4D"/>
    <w:rsid w:val="00EB0C4D"/>
    <w:rsid w:val="00EE2DF7"/>
    <w:rsid w:val="00F01377"/>
    <w:rsid w:val="00F27FD4"/>
    <w:rsid w:val="00F377D6"/>
    <w:rsid w:val="00F7071E"/>
    <w:rsid w:val="00F91573"/>
    <w:rsid w:val="00FB3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?? ??" w:eastAsia="?? ??" w:hAnsi="?? ??" w:cs="Times New Roman"/>
        <w:kern w:val="2"/>
        <w:szCs w:val="22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2B7B5A"/>
    <w:pPr>
      <w:widowControl w:val="0"/>
      <w:wordWrap w:val="0"/>
      <w:autoSpaceDE w:val="0"/>
      <w:autoSpaceDN w:val="0"/>
      <w:jc w:val="both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2DF7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  <w:sz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2DF7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outlineLvl w:val="1"/>
    </w:pPr>
    <w:rPr>
      <w:caps/>
      <w:spacing w:val="15"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2DF7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E2DF7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  <w:sz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E2DF7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E2DF7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E2DF7"/>
    <w:pPr>
      <w:spacing w:before="300"/>
      <w:outlineLvl w:val="6"/>
    </w:pPr>
    <w:rPr>
      <w:caps/>
      <w:color w:val="365F91"/>
      <w:spacing w:val="10"/>
      <w:sz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E2DF7"/>
    <w:pPr>
      <w:spacing w:before="30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E2DF7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2DF7"/>
    <w:rPr>
      <w:rFonts w:cs="Times New Roman"/>
      <w:b/>
      <w:bCs/>
      <w:caps/>
      <w:color w:val="FFFFFF"/>
      <w:spacing w:val="15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E2DF7"/>
    <w:rPr>
      <w:rFonts w:cs="Times New Roman"/>
      <w:caps/>
      <w:spacing w:val="15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E2DF7"/>
    <w:rPr>
      <w:rFonts w:cs="Times New Roman"/>
      <w:caps/>
      <w:color w:val="243F60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E2DF7"/>
    <w:rPr>
      <w:rFonts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E2DF7"/>
    <w:rPr>
      <w:rFonts w:cs="Times New Roman"/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EE2DF7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EE2DF7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EE2DF7"/>
    <w:rPr>
      <w:rFonts w:cs="Times New Roman"/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EE2DF7"/>
    <w:pPr>
      <w:spacing w:after="1000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E2DF7"/>
    <w:rPr>
      <w:rFonts w:cs="Times New Roman"/>
      <w:caps/>
      <w:color w:val="595959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EE2DF7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EE2DF7"/>
    <w:rPr>
      <w:rFonts w:cs="Times New Roman"/>
      <w:caps/>
      <w:color w:val="243F60"/>
      <w:spacing w:val="5"/>
    </w:rPr>
  </w:style>
  <w:style w:type="paragraph" w:styleId="NoSpacing">
    <w:name w:val="No Spacing"/>
    <w:basedOn w:val="Normal"/>
    <w:link w:val="NoSpacingChar"/>
    <w:uiPriority w:val="99"/>
    <w:qFormat/>
    <w:rsid w:val="00EE2DF7"/>
  </w:style>
  <w:style w:type="character" w:customStyle="1" w:styleId="NoSpacingChar">
    <w:name w:val="No Spacing Char"/>
    <w:basedOn w:val="DefaultParagraphFont"/>
    <w:link w:val="NoSpacing"/>
    <w:uiPriority w:val="99"/>
    <w:locked/>
    <w:rsid w:val="00EE2DF7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EE2DF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EE2DF7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EE2DF7"/>
    <w:rPr>
      <w:rFonts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EE2DF7"/>
    <w:pPr>
      <w:pBdr>
        <w:top w:val="single" w:sz="4" w:space="10" w:color="4F81BD"/>
        <w:left w:val="single" w:sz="4" w:space="10" w:color="4F81BD"/>
      </w:pBdr>
      <w:ind w:left="1296" w:right="1152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EE2DF7"/>
    <w:rPr>
      <w:rFonts w:cs="Times New Roman"/>
      <w:i/>
      <w:iCs/>
      <w:color w:val="4F81B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EE2DF7"/>
    <w:rPr>
      <w:rFonts w:cs="Times New Roman"/>
      <w:i/>
      <w:color w:val="243F60"/>
    </w:rPr>
  </w:style>
  <w:style w:type="character" w:styleId="IntenseEmphasis">
    <w:name w:val="Intense Emphasis"/>
    <w:basedOn w:val="DefaultParagraphFont"/>
    <w:uiPriority w:val="99"/>
    <w:qFormat/>
    <w:rsid w:val="00EE2DF7"/>
    <w:rPr>
      <w:rFonts w:cs="Times New Roman"/>
      <w:b/>
      <w:caps/>
      <w:color w:val="243F60"/>
      <w:spacing w:val="10"/>
    </w:rPr>
  </w:style>
  <w:style w:type="character" w:styleId="SubtleReference">
    <w:name w:val="Subtle Reference"/>
    <w:basedOn w:val="DefaultParagraphFont"/>
    <w:uiPriority w:val="99"/>
    <w:qFormat/>
    <w:rsid w:val="00EE2DF7"/>
    <w:rPr>
      <w:rFonts w:cs="Times New Roman"/>
      <w:b/>
      <w:color w:val="4F81BD"/>
    </w:rPr>
  </w:style>
  <w:style w:type="character" w:styleId="IntenseReference">
    <w:name w:val="Intense Reference"/>
    <w:basedOn w:val="DefaultParagraphFont"/>
    <w:uiPriority w:val="99"/>
    <w:qFormat/>
    <w:rsid w:val="00EE2DF7"/>
    <w:rPr>
      <w:rFonts w:cs="Times New Roman"/>
      <w:b/>
      <w:i/>
      <w:caps/>
      <w:color w:val="4F81BD"/>
    </w:rPr>
  </w:style>
  <w:style w:type="character" w:styleId="BookTitle">
    <w:name w:val="Book Title"/>
    <w:basedOn w:val="DefaultParagraphFont"/>
    <w:uiPriority w:val="99"/>
    <w:qFormat/>
    <w:rsid w:val="00EE2DF7"/>
    <w:rPr>
      <w:rFonts w:cs="Times New Roman"/>
      <w:b/>
      <w:i/>
      <w:spacing w:val="9"/>
    </w:rPr>
  </w:style>
  <w:style w:type="paragraph" w:styleId="TOCHeading">
    <w:name w:val="TOC Heading"/>
    <w:basedOn w:val="Heading1"/>
    <w:next w:val="Normal"/>
    <w:uiPriority w:val="99"/>
    <w:qFormat/>
    <w:rsid w:val="00EE2DF7"/>
    <w:pPr>
      <w:outlineLvl w:val="9"/>
    </w:pPr>
  </w:style>
  <w:style w:type="paragraph" w:styleId="Header">
    <w:name w:val="header"/>
    <w:basedOn w:val="Normal"/>
    <w:link w:val="HeaderChar"/>
    <w:uiPriority w:val="99"/>
    <w:rsid w:val="003D66D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D66DE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3D66D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D66DE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66D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66DE"/>
    <w:rPr>
      <w:rFonts w:ascii="?? ??" w:eastAsia="Times New Roman" w:hAnsi="?? ??" w:cs="Times New Roman"/>
      <w:sz w:val="18"/>
      <w:szCs w:val="18"/>
    </w:rPr>
  </w:style>
  <w:style w:type="table" w:styleId="TableGrid">
    <w:name w:val="Table Grid"/>
    <w:basedOn w:val="TableNormal"/>
    <w:uiPriority w:val="99"/>
    <w:rsid w:val="00AC3A07"/>
    <w:rPr>
      <w:rFonts w:eastAsia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8</Pages>
  <Words>613</Words>
  <Characters>3496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Reading Rocket 1</dc:title>
  <dc:subject/>
  <dc:creator>user</dc:creator>
  <cp:keywords/>
  <dc:description/>
  <cp:lastModifiedBy>chj</cp:lastModifiedBy>
  <cp:revision>3</cp:revision>
  <cp:lastPrinted>2011-12-23T05:42:00Z</cp:lastPrinted>
  <dcterms:created xsi:type="dcterms:W3CDTF">2012-01-10T01:59:00Z</dcterms:created>
  <dcterms:modified xsi:type="dcterms:W3CDTF">2012-01-11T01:37:00Z</dcterms:modified>
</cp:coreProperties>
</file>